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DF" w14:textId="77777777" w:rsidR="007E52AD" w:rsidRDefault="007E52AD">
      <w:pPr>
        <w:pStyle w:val="Enttegche"/>
      </w:pPr>
      <w:bookmarkStart w:id="0" w:name="_Toc526222885"/>
      <w:bookmarkStart w:id="1" w:name="_Toc526222884"/>
      <w:bookmarkEnd w:id="0"/>
      <w:bookmarkEnd w:id="1"/>
    </w:p>
    <w:p w14:paraId="77ECE367" w14:textId="77777777" w:rsidR="007E52AD" w:rsidRDefault="007E52AD">
      <w:pPr>
        <w:pStyle w:val="RedaliaNormal"/>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7E52AD" w14:paraId="3202500B" w14:textId="77777777">
        <w:tblPrEx>
          <w:tblCellMar>
            <w:top w:w="0" w:type="dxa"/>
            <w:bottom w:w="0" w:type="dxa"/>
          </w:tblCellMar>
        </w:tblPrEx>
        <w:tc>
          <w:tcPr>
            <w:tcW w:w="4606" w:type="dxa"/>
            <w:tcMar>
              <w:top w:w="0" w:type="dxa"/>
              <w:left w:w="108" w:type="dxa"/>
              <w:bottom w:w="0" w:type="dxa"/>
              <w:right w:w="108" w:type="dxa"/>
            </w:tcMar>
          </w:tcPr>
          <w:p w14:paraId="55DCCFB1" w14:textId="77777777" w:rsidR="007E52AD" w:rsidRDefault="009124F5">
            <w:pPr>
              <w:pStyle w:val="RedaliaNormal"/>
            </w:pPr>
            <w:r>
              <w:rPr>
                <w:rFonts w:cs="Calibri"/>
                <w:noProof/>
              </w:rPr>
              <w:drawing>
                <wp:inline distT="0" distB="0" distL="0" distR="0" wp14:anchorId="68F5941D" wp14:editId="303FFD92">
                  <wp:extent cx="1285920" cy="1162110"/>
                  <wp:effectExtent l="0" t="0" r="9480" b="0"/>
                  <wp:docPr id="927363588"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13189B16" w14:textId="77777777" w:rsidR="007E52AD" w:rsidRDefault="009124F5">
            <w:pPr>
              <w:pStyle w:val="RedaliaNormal"/>
              <w:jc w:val="right"/>
            </w:pPr>
            <w:r>
              <w:rPr>
                <w:rFonts w:cs="Calibri"/>
                <w:noProof/>
              </w:rPr>
              <w:drawing>
                <wp:inline distT="0" distB="0" distL="0" distR="0" wp14:anchorId="21EF8622" wp14:editId="7CF993C0">
                  <wp:extent cx="1123889" cy="1276228"/>
                  <wp:effectExtent l="0" t="0" r="61" b="122"/>
                  <wp:docPr id="964193419"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1DC5808D" w14:textId="77777777" w:rsidR="007E52AD" w:rsidRDefault="007E52AD">
      <w:pPr>
        <w:pStyle w:val="RedaliaNormal"/>
      </w:pPr>
    </w:p>
    <w:p w14:paraId="3CE170CC" w14:textId="77777777" w:rsidR="007E52AD" w:rsidRDefault="007E52AD">
      <w:pPr>
        <w:pStyle w:val="RedaliaNormal"/>
      </w:pPr>
    </w:p>
    <w:p w14:paraId="2FB11834" w14:textId="77777777" w:rsidR="007E52AD" w:rsidRDefault="007E52AD">
      <w:pPr>
        <w:pStyle w:val="RedaliaNormal"/>
      </w:pPr>
    </w:p>
    <w:p w14:paraId="37FA516B" w14:textId="77777777" w:rsidR="007E52AD" w:rsidRDefault="009124F5">
      <w:pPr>
        <w:pStyle w:val="RedaliaNormal"/>
        <w:jc w:val="right"/>
      </w:pPr>
      <w:r>
        <w:t>Numéro de la consultation : 2026AC000005</w:t>
      </w:r>
    </w:p>
    <w:p w14:paraId="19123723" w14:textId="77777777" w:rsidR="007E52AD" w:rsidRDefault="007E52AD">
      <w:pPr>
        <w:pStyle w:val="RedaliaNormal"/>
        <w:jc w:val="right"/>
      </w:pPr>
    </w:p>
    <w:p w14:paraId="6AD9F535" w14:textId="77777777" w:rsidR="007E52AD" w:rsidRDefault="009124F5">
      <w:pPr>
        <w:pStyle w:val="RedaliaNormal"/>
        <w:jc w:val="right"/>
      </w:pPr>
      <w:r>
        <w:t>Numéro du Contrat : 2026AC000005</w:t>
      </w:r>
    </w:p>
    <w:p w14:paraId="46A0D4A2" w14:textId="77777777" w:rsidR="007E52AD" w:rsidRDefault="007E52AD">
      <w:pPr>
        <w:pStyle w:val="RedaliaNormal"/>
        <w:jc w:val="right"/>
      </w:pPr>
    </w:p>
    <w:p w14:paraId="230A37B9" w14:textId="77777777" w:rsidR="007E52AD" w:rsidRDefault="009124F5">
      <w:pPr>
        <w:pStyle w:val="RedaliaNormal"/>
        <w:jc w:val="right"/>
      </w:pPr>
      <w:r>
        <w:t>Service :</w:t>
      </w:r>
    </w:p>
    <w:p w14:paraId="5A088B1F" w14:textId="77777777" w:rsidR="007E52AD" w:rsidRDefault="009124F5">
      <w:pPr>
        <w:pStyle w:val="RedaliaNormal"/>
        <w:jc w:val="right"/>
      </w:pPr>
      <w:r>
        <w:t>14 - Service Mobilisation des Professionnels</w:t>
      </w:r>
    </w:p>
    <w:p w14:paraId="14CE1914" w14:textId="77777777" w:rsidR="007E52AD" w:rsidRDefault="007E52AD">
      <w:pPr>
        <w:pStyle w:val="RedaliaNormal"/>
        <w:jc w:val="right"/>
      </w:pPr>
    </w:p>
    <w:p w14:paraId="41A4CE8F" w14:textId="1FC2351A" w:rsidR="007E52AD" w:rsidRDefault="009124F5">
      <w:pPr>
        <w:pStyle w:val="RedaliaNormal"/>
        <w:jc w:val="right"/>
      </w:pPr>
      <w:r>
        <w:t xml:space="preserve">Montant maximal global : 144 </w:t>
      </w:r>
      <w:r>
        <w:t>360 € T.T.C</w:t>
      </w:r>
    </w:p>
    <w:p w14:paraId="6A9529ED" w14:textId="77777777" w:rsidR="007E52AD" w:rsidRDefault="007E52AD">
      <w:pPr>
        <w:pStyle w:val="RedaliaNormal"/>
      </w:pPr>
    </w:p>
    <w:p w14:paraId="77764B1A" w14:textId="77777777" w:rsidR="007E52AD" w:rsidRDefault="007E52AD">
      <w:pPr>
        <w:pStyle w:val="RedaliaNormal"/>
      </w:pPr>
    </w:p>
    <w:p w14:paraId="102C14C4" w14:textId="77777777" w:rsidR="007E52AD" w:rsidRDefault="007E52AD">
      <w:pPr>
        <w:pStyle w:val="RedaliaNormal"/>
        <w:pBdr>
          <w:top w:val="single" w:sz="4" w:space="1" w:color="000000"/>
          <w:left w:val="single" w:sz="4" w:space="1" w:color="000000"/>
          <w:bottom w:val="single" w:sz="4" w:space="1" w:color="000000"/>
          <w:right w:val="single" w:sz="4" w:space="1" w:color="000000"/>
        </w:pBdr>
        <w:shd w:val="clear" w:color="auto" w:fill="D9D9D9"/>
      </w:pPr>
    </w:p>
    <w:p w14:paraId="06256179" w14:textId="77777777" w:rsidR="007E52AD" w:rsidRDefault="009124F5">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ACTE D’ENGAGEMENT (AE)</w:t>
      </w:r>
    </w:p>
    <w:p w14:paraId="63191042" w14:textId="77777777" w:rsidR="007E52AD" w:rsidRDefault="007E52A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5391A1BF" w14:textId="77777777" w:rsidR="007E52AD" w:rsidRDefault="009124F5">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 xml:space="preserve">Actualisation et </w:t>
      </w:r>
      <w:r>
        <w:rPr>
          <w:b/>
          <w:bCs/>
          <w:sz w:val="28"/>
          <w:szCs w:val="28"/>
        </w:rPr>
        <w:t>animation d’une formation « Réaliser une note d’opportunité et conseiller le maitre d’ouvrage pour un projet géothermie de surface » pour les relais de l’ADEME</w:t>
      </w:r>
    </w:p>
    <w:p w14:paraId="14F6FA33" w14:textId="77777777" w:rsidR="007E52AD" w:rsidRDefault="007E52AD">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61E939E3" w14:textId="77777777" w:rsidR="007E52AD" w:rsidRDefault="007E52AD">
      <w:pPr>
        <w:pStyle w:val="RedaliaNormal"/>
      </w:pPr>
    </w:p>
    <w:p w14:paraId="4B5E9E9E" w14:textId="77777777" w:rsidR="007E52AD" w:rsidRDefault="007E52AD">
      <w:pPr>
        <w:pStyle w:val="RedaliaNormal"/>
      </w:pPr>
    </w:p>
    <w:p w14:paraId="07F7F57C" w14:textId="77777777" w:rsidR="007E52AD" w:rsidRDefault="007E52AD">
      <w:pPr>
        <w:pStyle w:val="RedaliaNormal"/>
        <w:jc w:val="center"/>
        <w:rPr>
          <w:b/>
          <w:bCs/>
          <w:sz w:val="24"/>
          <w:szCs w:val="24"/>
        </w:rPr>
      </w:pPr>
    </w:p>
    <w:p w14:paraId="4E91409B" w14:textId="77777777" w:rsidR="007E52AD" w:rsidRDefault="007E52AD">
      <w:pPr>
        <w:pStyle w:val="RedaliaNormal"/>
        <w:pageBreakBefore/>
      </w:pPr>
    </w:p>
    <w:p w14:paraId="35685ABE" w14:textId="77777777" w:rsidR="007E52AD" w:rsidRDefault="009124F5">
      <w:pPr>
        <w:pStyle w:val="RdaliaTitreparagraphe"/>
      </w:pPr>
      <w:r>
        <w:t>Acheteur</w:t>
      </w:r>
    </w:p>
    <w:p w14:paraId="7F6DFC18" w14:textId="77777777" w:rsidR="007E52AD" w:rsidRDefault="009124F5">
      <w:pPr>
        <w:pStyle w:val="RedaliaNormal"/>
      </w:pPr>
      <w:r>
        <w:t xml:space="preserve">L'Agence de l'Environnement et de la Maîtrise de l'Energie, </w:t>
      </w:r>
      <w:r>
        <w:t>établissement public de l'Etat à caractère industriel et commercial, régi par les articles L131-3 à L131-7 et R131-1 à R131-26 du code de l’environnement ayant son siège social :</w:t>
      </w:r>
    </w:p>
    <w:p w14:paraId="396D1317" w14:textId="77777777" w:rsidR="007E52AD" w:rsidRDefault="009124F5">
      <w:pPr>
        <w:pStyle w:val="RedaliaNormal"/>
      </w:pPr>
      <w:r>
        <w:t>20 Avenue du Grésillé – BP 90406 – 49004 ANGERS Cédex 01 inscrite au registre du commerce d’ANGERS sous le n° 385 290 309</w:t>
      </w:r>
    </w:p>
    <w:p w14:paraId="28822243" w14:textId="77777777" w:rsidR="007E52AD" w:rsidRDefault="009124F5">
      <w:pPr>
        <w:pStyle w:val="RedaliaNormal"/>
      </w:pPr>
      <w:proofErr w:type="gramStart"/>
      <w:r>
        <w:t>représentée</w:t>
      </w:r>
      <w:proofErr w:type="gramEnd"/>
      <w:r>
        <w:t xml:space="preserve"> par Madame Patricia BLANC</w:t>
      </w:r>
    </w:p>
    <w:p w14:paraId="23693411" w14:textId="77777777" w:rsidR="007E52AD" w:rsidRDefault="009124F5">
      <w:pPr>
        <w:pStyle w:val="RedaliaNormal"/>
      </w:pPr>
      <w:proofErr w:type="gramStart"/>
      <w:r>
        <w:t>agissant</w:t>
      </w:r>
      <w:proofErr w:type="gramEnd"/>
      <w:r>
        <w:t xml:space="preserve"> en qualité de Directrice générale déléguée</w:t>
      </w:r>
    </w:p>
    <w:p w14:paraId="15FF2DD8" w14:textId="77777777" w:rsidR="007E52AD" w:rsidRDefault="007E52AD">
      <w:pPr>
        <w:pStyle w:val="RedaliaNormal"/>
      </w:pPr>
    </w:p>
    <w:p w14:paraId="798E7DC0" w14:textId="77777777" w:rsidR="007E52AD" w:rsidRDefault="009124F5">
      <w:pPr>
        <w:pStyle w:val="RedaliaNormal"/>
      </w:pPr>
      <w:proofErr w:type="gramStart"/>
      <w:r>
        <w:t>désignée</w:t>
      </w:r>
      <w:proofErr w:type="gramEnd"/>
      <w:r>
        <w:t xml:space="preserve"> ci-après par </w:t>
      </w:r>
      <w:r>
        <w:rPr>
          <w:b/>
          <w:bCs/>
        </w:rPr>
        <w:t>« l'ADEME »</w:t>
      </w:r>
    </w:p>
    <w:p w14:paraId="6A7B171F" w14:textId="77777777" w:rsidR="007E52AD" w:rsidRDefault="009124F5">
      <w:pPr>
        <w:pStyle w:val="RedaliaNormal"/>
      </w:pPr>
      <w:proofErr w:type="gramStart"/>
      <w:r>
        <w:t>d’une</w:t>
      </w:r>
      <w:proofErr w:type="gramEnd"/>
      <w:r>
        <w:t xml:space="preserve"> part</w:t>
      </w:r>
    </w:p>
    <w:p w14:paraId="0F330184" w14:textId="77777777" w:rsidR="007E52AD" w:rsidRDefault="007E52AD">
      <w:pPr>
        <w:pStyle w:val="RedaliaNormal"/>
      </w:pPr>
    </w:p>
    <w:p w14:paraId="32CDE518" w14:textId="77777777" w:rsidR="007E52AD" w:rsidRDefault="009124F5">
      <w:pPr>
        <w:pStyle w:val="RedaliaNormal"/>
        <w:rPr>
          <w:b/>
          <w:bCs/>
        </w:rPr>
      </w:pPr>
      <w:r>
        <w:rPr>
          <w:b/>
          <w:bCs/>
        </w:rPr>
        <w:t>Et :</w:t>
      </w:r>
    </w:p>
    <w:p w14:paraId="1FDA8FC7" w14:textId="77777777" w:rsidR="007E52AD" w:rsidRDefault="007E52AD">
      <w:pPr>
        <w:pStyle w:val="RedaliaNormal"/>
      </w:pPr>
    </w:p>
    <w:p w14:paraId="1ECA98C4" w14:textId="77777777" w:rsidR="007E52AD" w:rsidRDefault="009124F5">
      <w:pPr>
        <w:pStyle w:val="RedaliaNormal"/>
      </w:pPr>
      <w:r>
        <w:t>La société, forme juridique : ………………………………………………………………………….</w:t>
      </w:r>
    </w:p>
    <w:p w14:paraId="5D535804" w14:textId="77777777" w:rsidR="007E52AD" w:rsidRDefault="009124F5">
      <w:pPr>
        <w:pStyle w:val="RedaliaNormal"/>
      </w:pPr>
      <w:r>
        <w:t>Siège social : ………………………………………………………………………………………...…</w:t>
      </w:r>
    </w:p>
    <w:p w14:paraId="61646FDC" w14:textId="77777777" w:rsidR="007E52AD" w:rsidRDefault="009124F5">
      <w:pPr>
        <w:pStyle w:val="RedaliaNormal"/>
      </w:pPr>
      <w:r>
        <w:t>N° SIRET : ………………………………………………………………………………………………</w:t>
      </w:r>
    </w:p>
    <w:p w14:paraId="65244607" w14:textId="77777777" w:rsidR="007E52AD" w:rsidRDefault="009124F5">
      <w:pPr>
        <w:pStyle w:val="RedaliaNormal"/>
      </w:pPr>
      <w:proofErr w:type="gramStart"/>
      <w:r>
        <w:t>représentée</w:t>
      </w:r>
      <w:proofErr w:type="gramEnd"/>
      <w:r>
        <w:t xml:space="preserve"> par : ……………………………………………………………………………………....</w:t>
      </w:r>
    </w:p>
    <w:p w14:paraId="3B9F6517" w14:textId="77777777" w:rsidR="007E52AD" w:rsidRDefault="009124F5">
      <w:pPr>
        <w:pStyle w:val="RedaliaNormal"/>
      </w:pPr>
      <w:proofErr w:type="gramStart"/>
      <w:r>
        <w:t>agissant</w:t>
      </w:r>
      <w:proofErr w:type="gramEnd"/>
      <w:r>
        <w:t xml:space="preserve"> en qualité de : …………………………………………………………………………</w:t>
      </w:r>
      <w:proofErr w:type="gramStart"/>
      <w:r>
        <w:t>…….</w:t>
      </w:r>
      <w:proofErr w:type="gramEnd"/>
      <w:r>
        <w:t>.</w:t>
      </w:r>
    </w:p>
    <w:p w14:paraId="6CF6086E" w14:textId="77777777" w:rsidR="007E52AD" w:rsidRDefault="007E52AD">
      <w:pPr>
        <w:pStyle w:val="RedaliaNormal"/>
      </w:pPr>
    </w:p>
    <w:p w14:paraId="35AE6570" w14:textId="77777777" w:rsidR="007E52AD" w:rsidRDefault="009124F5">
      <w:pPr>
        <w:pStyle w:val="RedaliaNormal"/>
      </w:pPr>
      <w:proofErr w:type="gramStart"/>
      <w:r>
        <w:t>désignée</w:t>
      </w:r>
      <w:proofErr w:type="gramEnd"/>
      <w:r>
        <w:t xml:space="preserve"> ci-après par </w:t>
      </w:r>
      <w:r>
        <w:rPr>
          <w:b/>
          <w:bCs/>
        </w:rPr>
        <w:t>« le titulaire »</w:t>
      </w:r>
    </w:p>
    <w:p w14:paraId="7E764EBA" w14:textId="77777777" w:rsidR="007E52AD" w:rsidRDefault="009124F5">
      <w:pPr>
        <w:pStyle w:val="RedaliaNormal"/>
      </w:pPr>
      <w:proofErr w:type="gramStart"/>
      <w:r>
        <w:t>d'autre</w:t>
      </w:r>
      <w:proofErr w:type="gramEnd"/>
      <w:r>
        <w:t xml:space="preserve"> part.</w:t>
      </w:r>
    </w:p>
    <w:p w14:paraId="1BB73BFF" w14:textId="77777777" w:rsidR="007E52AD" w:rsidRDefault="007E52AD">
      <w:pPr>
        <w:pStyle w:val="RedaliaNormal"/>
      </w:pPr>
    </w:p>
    <w:p w14:paraId="5F855404" w14:textId="77777777" w:rsidR="007E52AD" w:rsidRDefault="007E52AD">
      <w:pPr>
        <w:pStyle w:val="RedaliaNormal"/>
      </w:pPr>
    </w:p>
    <w:p w14:paraId="18F50801" w14:textId="77777777" w:rsidR="007E52AD" w:rsidRDefault="009124F5">
      <w:pPr>
        <w:pStyle w:val="RedaliaNormal"/>
        <w:rPr>
          <w:b/>
          <w:bCs/>
        </w:rPr>
      </w:pPr>
      <w:r>
        <w:rPr>
          <w:b/>
          <w:bCs/>
        </w:rPr>
        <w:t>Ci-après désignées individuellement par la « Partie » ou collectivement par les « Parties ».</w:t>
      </w:r>
    </w:p>
    <w:p w14:paraId="0B40CD15" w14:textId="77777777" w:rsidR="007E52AD" w:rsidRDefault="007E52AD">
      <w:pPr>
        <w:pStyle w:val="RedaliaNormal"/>
        <w:rPr>
          <w:b/>
          <w:bCs/>
        </w:rPr>
      </w:pPr>
    </w:p>
    <w:p w14:paraId="50085361" w14:textId="77777777" w:rsidR="007E52AD" w:rsidRDefault="007E52AD">
      <w:pPr>
        <w:pStyle w:val="RedaliaNormal"/>
      </w:pPr>
    </w:p>
    <w:p w14:paraId="6A738548" w14:textId="77777777" w:rsidR="007E52AD" w:rsidRDefault="007E52AD">
      <w:pPr>
        <w:pStyle w:val="RedaliaNormal"/>
      </w:pPr>
    </w:p>
    <w:p w14:paraId="6CCCFB36" w14:textId="77777777" w:rsidR="007E52AD" w:rsidRDefault="007E52AD">
      <w:pPr>
        <w:pStyle w:val="RedaliaNormal"/>
        <w:pageBreakBefore/>
      </w:pPr>
    </w:p>
    <w:p w14:paraId="0ECE4194" w14:textId="77777777" w:rsidR="007E52AD" w:rsidRDefault="009124F5">
      <w:pPr>
        <w:pStyle w:val="RdaliaTitredossier"/>
      </w:pPr>
      <w:r>
        <w:t>Sommaire</w:t>
      </w:r>
    </w:p>
    <w:p w14:paraId="19B68117" w14:textId="77777777" w:rsidR="007E52AD" w:rsidRDefault="009124F5">
      <w:pPr>
        <w:pStyle w:val="TM1"/>
      </w:pPr>
      <w:r>
        <w:rPr>
          <w:b w:val="0"/>
          <w:kern w:val="0"/>
          <w:sz w:val="48"/>
        </w:rPr>
        <w:fldChar w:fldCharType="begin"/>
      </w:r>
      <w:r>
        <w:instrText xml:space="preserve"> TOC \o "1-3" \u \h </w:instrText>
      </w:r>
      <w:r>
        <w:rPr>
          <w:b w:val="0"/>
          <w:kern w:val="0"/>
          <w:sz w:val="48"/>
        </w:rPr>
        <w:fldChar w:fldCharType="separate"/>
      </w:r>
      <w:hyperlink r:id="rId9" w:history="1">
        <w:r>
          <w:t>1.  Contractant</w:t>
        </w:r>
        <w:r>
          <w:tab/>
          <w:t>4</w:t>
        </w:r>
      </w:hyperlink>
    </w:p>
    <w:p w14:paraId="09831D49" w14:textId="77777777" w:rsidR="007E52AD" w:rsidRDefault="009124F5">
      <w:pPr>
        <w:pStyle w:val="TM1"/>
      </w:pPr>
      <w:hyperlink r:id="rId10" w:history="1">
        <w:r>
          <w:t>2.  Objet de l'accord-cadre</w:t>
        </w:r>
        <w:r>
          <w:tab/>
          <w:t>5</w:t>
        </w:r>
      </w:hyperlink>
    </w:p>
    <w:p w14:paraId="06072967" w14:textId="77777777" w:rsidR="007E52AD" w:rsidRDefault="009124F5">
      <w:pPr>
        <w:pStyle w:val="TM2"/>
      </w:pPr>
      <w:hyperlink r:id="rId11" w:history="1">
        <w:r>
          <w:t>2.1  Bons de commande</w:t>
        </w:r>
        <w:r>
          <w:tab/>
          <w:t>5</w:t>
        </w:r>
      </w:hyperlink>
    </w:p>
    <w:p w14:paraId="5BCC0A84" w14:textId="77777777" w:rsidR="007E52AD" w:rsidRDefault="009124F5">
      <w:pPr>
        <w:pStyle w:val="TM1"/>
      </w:pPr>
      <w:hyperlink r:id="rId12" w:history="1">
        <w:r>
          <w:t>3.  Durée de l'accord-cadre – Délais d’exécution</w:t>
        </w:r>
        <w:r>
          <w:tab/>
          <w:t>5</w:t>
        </w:r>
      </w:hyperlink>
    </w:p>
    <w:p w14:paraId="3DBC4956" w14:textId="77777777" w:rsidR="007E52AD" w:rsidRDefault="009124F5">
      <w:pPr>
        <w:pStyle w:val="TM2"/>
      </w:pPr>
      <w:hyperlink r:id="rId13" w:history="1">
        <w:r>
          <w:t>3.1  Reconduction</w:t>
        </w:r>
        <w:r>
          <w:tab/>
          <w:t>5</w:t>
        </w:r>
      </w:hyperlink>
    </w:p>
    <w:p w14:paraId="7B564AD8" w14:textId="77777777" w:rsidR="007E52AD" w:rsidRDefault="009124F5">
      <w:pPr>
        <w:pStyle w:val="TM1"/>
      </w:pPr>
      <w:hyperlink r:id="rId14" w:history="1">
        <w:r>
          <w:t>4.  Dispositions financières</w:t>
        </w:r>
        <w:r>
          <w:tab/>
          <w:t>6</w:t>
        </w:r>
      </w:hyperlink>
    </w:p>
    <w:p w14:paraId="3882422C" w14:textId="77777777" w:rsidR="007E52AD" w:rsidRDefault="009124F5">
      <w:pPr>
        <w:pStyle w:val="TM2"/>
      </w:pPr>
      <w:hyperlink r:id="rId15" w:history="1">
        <w:r>
          <w:t>4.1  Montant de la rémunération</w:t>
        </w:r>
        <w:r>
          <w:tab/>
          <w:t>6</w:t>
        </w:r>
      </w:hyperlink>
    </w:p>
    <w:p w14:paraId="783155A4" w14:textId="77777777" w:rsidR="007E52AD" w:rsidRDefault="009124F5">
      <w:pPr>
        <w:pStyle w:val="TM2"/>
      </w:pPr>
      <w:hyperlink r:id="rId16" w:history="1">
        <w:r>
          <w:t>4.2  Modalités de versement de la rémunération</w:t>
        </w:r>
        <w:r>
          <w:tab/>
          <w:t>6</w:t>
        </w:r>
      </w:hyperlink>
    </w:p>
    <w:p w14:paraId="17AF759C" w14:textId="77777777" w:rsidR="007E52AD" w:rsidRDefault="009124F5">
      <w:pPr>
        <w:pStyle w:val="TM1"/>
      </w:pPr>
      <w:hyperlink r:id="rId17" w:history="1">
        <w:r>
          <w:t>5.  Responsables respectifs et coordonnées</w:t>
        </w:r>
        <w:r>
          <w:tab/>
          <w:t>6</w:t>
        </w:r>
      </w:hyperlink>
    </w:p>
    <w:p w14:paraId="413F8D0E" w14:textId="77777777" w:rsidR="007E52AD" w:rsidRDefault="009124F5">
      <w:pPr>
        <w:pStyle w:val="TM1"/>
      </w:pPr>
      <w:hyperlink r:id="rId18" w:history="1">
        <w:r>
          <w:t>6.  Annexes de l’acte d’engagement</w:t>
        </w:r>
        <w:r>
          <w:tab/>
          <w:t>6</w:t>
        </w:r>
      </w:hyperlink>
    </w:p>
    <w:p w14:paraId="3E133272" w14:textId="77777777" w:rsidR="007E52AD" w:rsidRDefault="009124F5">
      <w:r>
        <w:rPr>
          <w:b/>
          <w:kern w:val="3"/>
          <w:sz w:val="24"/>
        </w:rPr>
        <w:fldChar w:fldCharType="end"/>
      </w:r>
    </w:p>
    <w:p w14:paraId="01830986" w14:textId="77777777" w:rsidR="007E52AD" w:rsidRDefault="007E52AD">
      <w:pPr>
        <w:pStyle w:val="RedaliaNormal"/>
      </w:pPr>
    </w:p>
    <w:p w14:paraId="1B10FF72" w14:textId="77777777" w:rsidR="007E52AD" w:rsidRDefault="007E52AD">
      <w:pPr>
        <w:pStyle w:val="RedaliaNormal"/>
        <w:pageBreakBefore/>
      </w:pPr>
    </w:p>
    <w:p w14:paraId="762480DE" w14:textId="77777777" w:rsidR="007E52AD" w:rsidRDefault="009124F5">
      <w:pPr>
        <w:pStyle w:val="RedaliaTitre1"/>
      </w:pPr>
      <w:bookmarkStart w:id="2" w:name="_Toc192648939"/>
      <w:bookmarkStart w:id="3" w:name="__RefHeading___Toc3638_1035068019"/>
      <w:bookmarkStart w:id="4" w:name="_Toc174160389"/>
      <w:r>
        <w:t>Contractant</w:t>
      </w:r>
      <w:bookmarkEnd w:id="2"/>
      <w:bookmarkEnd w:id="3"/>
      <w:bookmarkEnd w:id="4"/>
    </w:p>
    <w:p w14:paraId="7170C2CA" w14:textId="77777777" w:rsidR="007E52AD" w:rsidRDefault="009124F5">
      <w:pPr>
        <w:pStyle w:val="RedaliaNormal"/>
      </w:pPr>
      <w:r>
        <w:t>Après avoir pris connaissance du Cahier des Clauses Administratives Particulières et des documents qui sont mentionnés au présent acte d'engagement,</w:t>
      </w:r>
    </w:p>
    <w:p w14:paraId="0DEDA477" w14:textId="77777777" w:rsidR="007E52AD" w:rsidRDefault="009124F5">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70CB1E0D" w14:textId="77777777" w:rsidR="007E52AD" w:rsidRDefault="009124F5">
      <w:pPr>
        <w:pStyle w:val="RdaliaRetraitniveau2"/>
      </w:pPr>
      <w:r>
        <w:t>J’AFFIRME, sous peine de résiliation de plein droit de l'accord-cadre, que je suis titulaire d'une police d'assurance garantissant l'ensemble des responsabilités que j'encours.</w:t>
      </w:r>
    </w:p>
    <w:p w14:paraId="3B4CDB19" w14:textId="77777777" w:rsidR="007E52AD" w:rsidRDefault="009124F5">
      <w:pPr>
        <w:pStyle w:val="RdaliaRetraitniveau2"/>
      </w:pPr>
      <w:r>
        <w:t>Je CONFIRME, sous peine de résiliation de plein droit de l'accord-cadre, que les sous-traitants proposés sont également titulaires de polices d’assurances garantissant les responsabilités qu’ils encourent.</w:t>
      </w:r>
    </w:p>
    <w:p w14:paraId="0E7E2A06" w14:textId="787BEA7A" w:rsidR="007E52AD" w:rsidRDefault="009124F5">
      <w:pPr>
        <w:pStyle w:val="RedaliaNormal"/>
      </w:pPr>
      <w:r>
        <w:t>L'offre ainsi présentée ne nous lie toutefois que si l’attribution de l'accord-cadre a lieu dans un délai de 6 mois</w:t>
      </w:r>
      <w:r>
        <w:t xml:space="preserve"> à compter de la date limite de réception des offres finales.</w:t>
      </w:r>
    </w:p>
    <w:p w14:paraId="191ED6CA" w14:textId="77777777" w:rsidR="007E52AD" w:rsidRDefault="007E52AD">
      <w:pPr>
        <w:pStyle w:val="RedaliaNormal"/>
      </w:pPr>
    </w:p>
    <w:p w14:paraId="4F22B61C" w14:textId="77777777" w:rsidR="007E52AD" w:rsidRDefault="009124F5">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01B128E4" w14:textId="77777777" w:rsidR="007E52AD" w:rsidRDefault="009124F5">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w:t>
      </w:r>
      <w:proofErr w:type="gramStart"/>
      <w:r>
        <w:t>après;</w:t>
      </w:r>
      <w:proofErr w:type="gramEnd"/>
    </w:p>
    <w:p w14:paraId="047A68B5" w14:textId="77777777" w:rsidR="007E52AD" w:rsidRDefault="009124F5">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w:t>
      </w:r>
      <w:proofErr w:type="gramStart"/>
      <w:r>
        <w:t>après;</w:t>
      </w:r>
      <w:proofErr w:type="gramEnd"/>
    </w:p>
    <w:p w14:paraId="670F8BDF" w14:textId="77777777" w:rsidR="007E52AD" w:rsidRDefault="007E52AD">
      <w:pPr>
        <w:pStyle w:val="RedaliaNormal"/>
      </w:pPr>
    </w:p>
    <w:p w14:paraId="5A75C99C" w14:textId="77777777" w:rsidR="007E52AD" w:rsidRDefault="009124F5">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73C44DE5" w14:textId="77777777" w:rsidR="007E52AD" w:rsidRDefault="009124F5">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4CED3D6E" w14:textId="77777777" w:rsidR="007E52AD" w:rsidRDefault="009124F5">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445A8CE3" w14:textId="77777777" w:rsidR="007E52AD" w:rsidRDefault="009124F5">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w:t>
      </w:r>
      <w:proofErr w:type="gramStart"/>
      <w:r>
        <w:t>après;</w:t>
      </w:r>
      <w:proofErr w:type="gramEnd"/>
    </w:p>
    <w:p w14:paraId="60DBB7D4" w14:textId="77777777" w:rsidR="007E52AD" w:rsidRDefault="007E52AD">
      <w:pPr>
        <w:pStyle w:val="RedaliaNormal"/>
      </w:pPr>
    </w:p>
    <w:p w14:paraId="68283846" w14:textId="77777777" w:rsidR="007E52AD" w:rsidRDefault="007E52AD">
      <w:pPr>
        <w:pStyle w:val="RedaliaNormal"/>
      </w:pPr>
    </w:p>
    <w:p w14:paraId="6A03C3B9" w14:textId="77777777" w:rsidR="007E52AD" w:rsidRDefault="009124F5">
      <w:pPr>
        <w:pStyle w:val="RdaliaLgende"/>
      </w:pPr>
      <w:r>
        <w:t>(1) Cocher la case correspondante à la nature de votre groupement.</w:t>
      </w:r>
    </w:p>
    <w:p w14:paraId="2D78786F" w14:textId="77777777" w:rsidR="007E52AD" w:rsidRDefault="009124F5">
      <w:pPr>
        <w:pStyle w:val="RdaliaLgende"/>
      </w:pPr>
      <w:r>
        <w:t>(2) Cette annexe est à dupliquer en autant d'exemplaires que nécessaire et elle est recommandée dans le cas de groupement conjoint.</w:t>
      </w:r>
    </w:p>
    <w:p w14:paraId="01B10734" w14:textId="77777777" w:rsidR="007E52AD" w:rsidRDefault="009124F5">
      <w:pPr>
        <w:pStyle w:val="RdaliaLgende"/>
      </w:pPr>
      <w:r>
        <w:t>(3) Dans le cas d'un groupement, indiquer les coordonnées du mandataire.</w:t>
      </w:r>
    </w:p>
    <w:p w14:paraId="7F6E174D" w14:textId="77777777" w:rsidR="007E52AD" w:rsidRDefault="007E52AD">
      <w:pPr>
        <w:pStyle w:val="RedaliaNormal"/>
      </w:pPr>
    </w:p>
    <w:p w14:paraId="3D80D4C5" w14:textId="77777777" w:rsidR="007E52AD" w:rsidRDefault="009124F5">
      <w:pPr>
        <w:pStyle w:val="RedaliaNormal"/>
        <w:jc w:val="left"/>
      </w:pPr>
      <w:r>
        <w:t>Nom commercial et dénomination sociale du candidat (3) :</w:t>
      </w:r>
    </w:p>
    <w:p w14:paraId="126F546C" w14:textId="77777777" w:rsidR="007E52AD" w:rsidRDefault="009124F5">
      <w:pPr>
        <w:pStyle w:val="RedaliaNormal"/>
        <w:jc w:val="left"/>
      </w:pPr>
      <w:r>
        <w:t>……………………………………………………………………………………………………………</w:t>
      </w:r>
    </w:p>
    <w:p w14:paraId="54067851" w14:textId="77777777" w:rsidR="007E52AD" w:rsidRDefault="009124F5">
      <w:pPr>
        <w:pStyle w:val="RedaliaNormal"/>
        <w:jc w:val="left"/>
      </w:pPr>
      <w:r>
        <w:t>Adresse de l’établissement :</w:t>
      </w:r>
    </w:p>
    <w:p w14:paraId="1742A766" w14:textId="77777777" w:rsidR="007E52AD" w:rsidRDefault="009124F5">
      <w:pPr>
        <w:pStyle w:val="RedaliaNormal"/>
        <w:jc w:val="left"/>
      </w:pPr>
      <w:r>
        <w:t>…………………………………………………………………………………………………………...</w:t>
      </w:r>
    </w:p>
    <w:p w14:paraId="731CC413" w14:textId="77777777" w:rsidR="007E52AD" w:rsidRDefault="009124F5">
      <w:pPr>
        <w:pStyle w:val="RedaliaNormal"/>
        <w:jc w:val="left"/>
      </w:pPr>
      <w:r>
        <w:t>...…………………………………………………………………………………………………………</w:t>
      </w:r>
    </w:p>
    <w:p w14:paraId="319B0CCE" w14:textId="77777777" w:rsidR="007E52AD" w:rsidRDefault="009124F5">
      <w:pPr>
        <w:pStyle w:val="RedaliaNormal"/>
        <w:jc w:val="left"/>
      </w:pPr>
      <w:r>
        <w:t>…………………………………………………………………………………………………………...</w:t>
      </w:r>
    </w:p>
    <w:p w14:paraId="24471713" w14:textId="77777777" w:rsidR="007E52AD" w:rsidRDefault="009124F5">
      <w:pPr>
        <w:pStyle w:val="RedaliaNormal"/>
        <w:jc w:val="left"/>
      </w:pPr>
      <w:r>
        <w:t>Adresse du siège social (si différente de l’établissement) :</w:t>
      </w:r>
    </w:p>
    <w:p w14:paraId="564CFE61" w14:textId="77777777" w:rsidR="007E52AD" w:rsidRDefault="009124F5">
      <w:pPr>
        <w:pStyle w:val="RedaliaNormal"/>
        <w:jc w:val="left"/>
      </w:pPr>
      <w:r>
        <w:t>…………………………………………………………………………………………………………...</w:t>
      </w:r>
    </w:p>
    <w:p w14:paraId="62C7BE35" w14:textId="77777777" w:rsidR="007E52AD" w:rsidRDefault="009124F5">
      <w:pPr>
        <w:pStyle w:val="RedaliaNormal"/>
        <w:jc w:val="left"/>
      </w:pPr>
      <w:r>
        <w:t>.…………………………………………………………………………………………………………..</w:t>
      </w:r>
    </w:p>
    <w:p w14:paraId="23D8D178" w14:textId="77777777" w:rsidR="007E52AD" w:rsidRDefault="009124F5">
      <w:pPr>
        <w:pStyle w:val="RedaliaNormal"/>
        <w:jc w:val="left"/>
      </w:pPr>
      <w:r>
        <w:t>………………………………………………………………………………………………………...…</w:t>
      </w:r>
    </w:p>
    <w:p w14:paraId="4FE8B6BE" w14:textId="77777777" w:rsidR="007E52AD" w:rsidRDefault="009124F5">
      <w:pPr>
        <w:pStyle w:val="RedaliaNormal"/>
        <w:jc w:val="left"/>
      </w:pPr>
      <w:r>
        <w:t>Adresse électronique : ..............................................................................................................</w:t>
      </w:r>
    </w:p>
    <w:p w14:paraId="2DB7822C" w14:textId="77777777" w:rsidR="007E52AD" w:rsidRDefault="009124F5">
      <w:pPr>
        <w:pStyle w:val="RedaliaNormal"/>
        <w:jc w:val="left"/>
      </w:pPr>
      <w:r>
        <w:t>Téléphone : ...................................................</w:t>
      </w:r>
    </w:p>
    <w:p w14:paraId="7409A214" w14:textId="77777777" w:rsidR="007E52AD" w:rsidRDefault="009124F5">
      <w:pPr>
        <w:pStyle w:val="RedaliaNormal"/>
        <w:jc w:val="left"/>
      </w:pPr>
      <w:r>
        <w:t xml:space="preserve">Télécopie : </w:t>
      </w:r>
      <w:r>
        <w:t>....................................................</w:t>
      </w:r>
    </w:p>
    <w:p w14:paraId="309BE023" w14:textId="77777777" w:rsidR="007E52AD" w:rsidRDefault="009124F5">
      <w:pPr>
        <w:pStyle w:val="RedaliaNormal"/>
        <w:jc w:val="left"/>
      </w:pPr>
      <w:r>
        <w:t>SIRET : .........................................................</w:t>
      </w:r>
    </w:p>
    <w:p w14:paraId="66F276C1" w14:textId="77777777" w:rsidR="007E52AD" w:rsidRDefault="009124F5">
      <w:pPr>
        <w:pStyle w:val="RedaliaNormal"/>
        <w:jc w:val="left"/>
      </w:pPr>
      <w:r>
        <w:lastRenderedPageBreak/>
        <w:t>APE : ............................................................</w:t>
      </w:r>
    </w:p>
    <w:p w14:paraId="7EC2B45C" w14:textId="77777777" w:rsidR="007E52AD" w:rsidRDefault="009124F5">
      <w:pPr>
        <w:pStyle w:val="RedaliaNormal"/>
        <w:jc w:val="left"/>
      </w:pPr>
      <w:r>
        <w:t>Numéro de TVA intracommunautaire : .........................................................</w:t>
      </w:r>
    </w:p>
    <w:p w14:paraId="0E8E1CFE" w14:textId="77777777" w:rsidR="007E52AD" w:rsidRDefault="007E52AD">
      <w:pPr>
        <w:pStyle w:val="RedaliaNormal"/>
        <w:jc w:val="left"/>
      </w:pPr>
    </w:p>
    <w:p w14:paraId="7CFB0194" w14:textId="77777777" w:rsidR="007E52AD" w:rsidRDefault="009124F5">
      <w:pPr>
        <w:pStyle w:val="RedaliaNormal"/>
      </w:pPr>
      <w:r>
        <w:t>Références bancaires :</w:t>
      </w:r>
    </w:p>
    <w:p w14:paraId="44788BA4" w14:textId="77777777" w:rsidR="007E52AD" w:rsidRDefault="009124F5">
      <w:pPr>
        <w:pStyle w:val="RedaliaNormal"/>
      </w:pPr>
      <w:r>
        <w:t>IBAN : .......................................................................................................................................</w:t>
      </w:r>
    </w:p>
    <w:p w14:paraId="5F91FC9A" w14:textId="77777777" w:rsidR="007E52AD" w:rsidRDefault="009124F5">
      <w:pPr>
        <w:pStyle w:val="RedaliaNormal"/>
      </w:pPr>
      <w:r>
        <w:t>BIC : .........................................................................................................................................</w:t>
      </w:r>
    </w:p>
    <w:p w14:paraId="7E947A9B" w14:textId="77777777" w:rsidR="007E52AD" w:rsidRDefault="009124F5">
      <w:pPr>
        <w:pStyle w:val="RedaliaTitre1"/>
      </w:pPr>
      <w:bookmarkStart w:id="11" w:name="_Toc483841853"/>
      <w:bookmarkStart w:id="12" w:name="_Toc104977343"/>
      <w:bookmarkStart w:id="13" w:name="__RefHeading___Toc3640_1035068019"/>
      <w:bookmarkEnd w:id="11"/>
      <w:bookmarkEnd w:id="12"/>
      <w:r>
        <w:t>Objet de l'accord-cadre</w:t>
      </w:r>
      <w:bookmarkEnd w:id="13"/>
    </w:p>
    <w:p w14:paraId="21308445" w14:textId="3DE31D2F" w:rsidR="007E52AD" w:rsidRDefault="009124F5">
      <w:pPr>
        <w:pStyle w:val="RedaliaNormal"/>
      </w:pPr>
      <w:r>
        <w:t xml:space="preserve">Le présent accord-cadre a pour objet : </w:t>
      </w:r>
    </w:p>
    <w:p w14:paraId="5D4F1D90" w14:textId="77777777" w:rsidR="007E52AD" w:rsidRDefault="009124F5">
      <w:pPr>
        <w:pStyle w:val="RedaliaNormal"/>
      </w:pPr>
      <w:r>
        <w:t xml:space="preserve">a. Actualiser les contenus de formation existants (support d’animation, déroulé pédagogique, outil Excel pour l’étude d’opportunité, exercices, et autres documents) sur les points suivants : coûts des installations, financement, évolutions Fonds Chaleur 2026, nouvelles fiches CEE systèmes géothermiques opérationnelles au 01/01/2026, aspects réglementaires, outil </w:t>
      </w:r>
      <w:proofErr w:type="spellStart"/>
      <w:r>
        <w:t>EnRezo</w:t>
      </w:r>
      <w:proofErr w:type="spellEnd"/>
      <w:r>
        <w:t xml:space="preserve"> du CEREMA, …</w:t>
      </w:r>
    </w:p>
    <w:p w14:paraId="3F2DF6A1" w14:textId="77777777" w:rsidR="007E52AD" w:rsidRDefault="009124F5">
      <w:pPr>
        <w:pStyle w:val="RedaliaNormal"/>
      </w:pPr>
      <w:r>
        <w:t>b. Proposer une équipe de formateurs qui animeront les sessions de formation en présentiel ;</w:t>
      </w:r>
    </w:p>
    <w:p w14:paraId="615B45BE" w14:textId="77777777" w:rsidR="007E52AD" w:rsidRDefault="009124F5">
      <w:pPr>
        <w:pStyle w:val="RedaliaNormal"/>
      </w:pPr>
      <w:r>
        <w:t xml:space="preserve">c. Animer une session test et </w:t>
      </w:r>
      <w:proofErr w:type="gramStart"/>
      <w:r>
        <w:t>suite à</w:t>
      </w:r>
      <w:proofErr w:type="gramEnd"/>
      <w:r>
        <w:t xml:space="preserve"> cela, apporter des ajustements à la formation si nécessaire</w:t>
      </w:r>
    </w:p>
    <w:p w14:paraId="058F8044" w14:textId="77777777" w:rsidR="007E52AD" w:rsidRDefault="009124F5">
      <w:pPr>
        <w:pStyle w:val="RedaliaNormal"/>
      </w:pPr>
      <w:r>
        <w:t>d. Animer des sessions en présentiel dans différentes régions en France</w:t>
      </w:r>
    </w:p>
    <w:p w14:paraId="6D3855F1" w14:textId="77777777" w:rsidR="007E52AD" w:rsidRDefault="009124F5">
      <w:pPr>
        <w:pStyle w:val="RedaliaNormal"/>
      </w:pPr>
      <w:r>
        <w:t>e. Rédiger les bilans qualitatifs et quantitatifs et proposer des améliorations</w:t>
      </w:r>
    </w:p>
    <w:p w14:paraId="2545E2F5" w14:textId="77777777" w:rsidR="007E52AD" w:rsidRDefault="009124F5">
      <w:pPr>
        <w:pStyle w:val="RedaliaNormal"/>
      </w:pPr>
      <w:r>
        <w:t>Une session de formation sera d’une durée de trois jours consécutifs. L’effectif des sessions en présentiel sera fixé à 12 participants maximum par session et 6 participants minimum.</w:t>
      </w:r>
    </w:p>
    <w:p w14:paraId="6D80D35D" w14:textId="414CE467" w:rsidR="007E52AD" w:rsidRDefault="009124F5">
      <w:pPr>
        <w:pStyle w:val="RedaliaNormal"/>
      </w:pPr>
      <w:r>
        <w:t>Le présentiel sera organisé en région (y compris Ile de France et Outre-Mer). Des sessions inter-régions pourront être organisées à Paris ou en région.</w:t>
      </w:r>
    </w:p>
    <w:p w14:paraId="02399365" w14:textId="468C8945" w:rsidR="007E52AD" w:rsidRDefault="009124F5">
      <w:pPr>
        <w:pStyle w:val="RedaliaTitre2"/>
      </w:pPr>
      <w:bookmarkStart w:id="14" w:name="__RefHeading___Toc3642_1035068019"/>
      <w:r>
        <w:t>Bons de commande</w:t>
      </w:r>
      <w:bookmarkEnd w:id="14"/>
    </w:p>
    <w:p w14:paraId="75D83FDD" w14:textId="77777777" w:rsidR="007E52AD" w:rsidRDefault="009124F5">
      <w:pPr>
        <w:pStyle w:val="RedaliaNormal"/>
      </w:pPr>
      <w:r>
        <w:t>L</w:t>
      </w:r>
      <w:r>
        <w:t>'accord-cadre est un accord-cadre à bons de commande.</w:t>
      </w:r>
    </w:p>
    <w:p w14:paraId="0416E7A5" w14:textId="77777777" w:rsidR="007E52AD" w:rsidRDefault="009124F5">
      <w:pPr>
        <w:pStyle w:val="RedaliaNormal"/>
      </w:pPr>
      <w:r>
        <w:t>La commande sera notifiée par le représentant du pouvoir adjudicateur par l’émission de bons de commande au fur et à mesure des besoins.</w:t>
      </w:r>
    </w:p>
    <w:p w14:paraId="7DC14DC6" w14:textId="77777777" w:rsidR="007E52AD" w:rsidRDefault="009124F5">
      <w:pPr>
        <w:pStyle w:val="RedaliaNormal"/>
      </w:pPr>
      <w:r>
        <w:t>L'accord-cadre est un accord-cadre à bons de commande avec un maximum fixé en valeur.</w:t>
      </w:r>
    </w:p>
    <w:p w14:paraId="7BD1A4E7" w14:textId="77777777" w:rsidR="007E52AD" w:rsidRDefault="009124F5">
      <w:pPr>
        <w:pStyle w:val="RedaliaNormal"/>
      </w:pPr>
      <w:r>
        <w:t>L'accord-cadre sera conclu avec un seul opérateur économique.</w:t>
      </w:r>
    </w:p>
    <w:p w14:paraId="34B03B6A" w14:textId="77777777" w:rsidR="007E52AD" w:rsidRDefault="007E52AD">
      <w:pPr>
        <w:pStyle w:val="RedaliaNormal"/>
      </w:pPr>
    </w:p>
    <w:p w14:paraId="67E410F8" w14:textId="77777777" w:rsidR="007E52AD" w:rsidRDefault="009124F5">
      <w:pPr>
        <w:pStyle w:val="RedaliaTitre1"/>
      </w:pPr>
      <w:bookmarkStart w:id="15" w:name="_Toc526222883"/>
      <w:bookmarkStart w:id="16" w:name="_Toc104977344"/>
      <w:bookmarkStart w:id="17" w:name="__RefHeading___Toc3644_1035068019"/>
      <w:bookmarkStart w:id="18" w:name="_Toc483841854"/>
      <w:r>
        <w:t>Durée de l'accord-cadre – Délais</w:t>
      </w:r>
      <w:bookmarkEnd w:id="15"/>
      <w:r>
        <w:t xml:space="preserve"> d’exécution</w:t>
      </w:r>
      <w:bookmarkEnd w:id="16"/>
      <w:bookmarkEnd w:id="17"/>
      <w:bookmarkEnd w:id="18"/>
    </w:p>
    <w:p w14:paraId="336BF487" w14:textId="77777777" w:rsidR="007E52AD" w:rsidRDefault="009124F5">
      <w:pPr>
        <w:pStyle w:val="RedaliaNormal"/>
      </w:pPr>
      <w:r>
        <w:t>Le présent accord-cadre est conclu pour une durée de 12 mois à compter de sa notification définie à l'article « </w:t>
      </w:r>
      <w:r>
        <w:rPr>
          <w:i/>
          <w:iCs/>
        </w:rPr>
        <w:t>Validité</w:t>
      </w:r>
      <w:r>
        <w:t> » du Cahier des Clauses Administratives Particulières.</w:t>
      </w:r>
    </w:p>
    <w:p w14:paraId="4F90B13D" w14:textId="77777777" w:rsidR="007E52AD" w:rsidRDefault="007E52AD">
      <w:pPr>
        <w:pStyle w:val="RedaliaNormal"/>
      </w:pPr>
    </w:p>
    <w:p w14:paraId="7CEC54F6" w14:textId="77777777" w:rsidR="007E52AD" w:rsidRDefault="009124F5">
      <w:pPr>
        <w:pStyle w:val="RedaliaNormal"/>
      </w:pPr>
      <w:r>
        <w:t xml:space="preserve">Les bons de commande en cours au terme de l’accord-cadre demeureront en vigueur jusqu’au complet </w:t>
      </w:r>
      <w:r>
        <w:t>achèvement et règlement des prestations correspondantes.</w:t>
      </w:r>
    </w:p>
    <w:p w14:paraId="11845F7A" w14:textId="77777777" w:rsidR="007E52AD" w:rsidRDefault="009124F5">
      <w:pPr>
        <w:pStyle w:val="RedaliaTitre2"/>
      </w:pPr>
      <w:bookmarkStart w:id="19" w:name="__RefHeading___Toc3646_1035068019"/>
      <w:r>
        <w:t>Reconduction</w:t>
      </w:r>
      <w:bookmarkEnd w:id="19"/>
    </w:p>
    <w:p w14:paraId="1E4F7369" w14:textId="4CE35EC7" w:rsidR="007E52AD" w:rsidRDefault="009124F5">
      <w:pPr>
        <w:pStyle w:val="RedaliaNormal"/>
      </w:pPr>
      <w:r>
        <w:t>L'accord-cadre pourra être reconduit 2</w:t>
      </w:r>
      <w:r>
        <w:t xml:space="preserve"> fois 12 mois, soit une durée totale de 36 mois.</w:t>
      </w:r>
    </w:p>
    <w:p w14:paraId="690B3D70" w14:textId="77777777" w:rsidR="007E52AD" w:rsidRDefault="007E52AD">
      <w:pPr>
        <w:pStyle w:val="RedaliaNormal"/>
      </w:pPr>
    </w:p>
    <w:p w14:paraId="6F40D7AA" w14:textId="77777777" w:rsidR="007E52AD" w:rsidRDefault="009124F5">
      <w:pPr>
        <w:pStyle w:val="RedaliaNormal"/>
      </w:pPr>
      <w:r>
        <w:t>Le Titulaire ne peut pas refuser la reconduction de l’accord-cadre. Si l’ADEME décide de ne pas mettre en œuvre la reconduction, elle en informe le Titulaire au plus tard trois (3) mois avant l’échéance de l’accord-cadre, par tout moyen permettant de donner date certaine à la réception de l’envoi.</w:t>
      </w:r>
    </w:p>
    <w:p w14:paraId="259E76C4" w14:textId="77777777" w:rsidR="007E52AD" w:rsidRDefault="009124F5">
      <w:pPr>
        <w:pStyle w:val="RedaliaTitre1"/>
      </w:pPr>
      <w:bookmarkStart w:id="20" w:name="_Toc104977347"/>
      <w:bookmarkStart w:id="21" w:name="__RefHeading___Toc3648_1035068019"/>
      <w:r>
        <w:t>Dispositions financières</w:t>
      </w:r>
      <w:bookmarkEnd w:id="20"/>
      <w:bookmarkEnd w:id="21"/>
    </w:p>
    <w:p w14:paraId="4B3F0728" w14:textId="77777777" w:rsidR="007E52AD" w:rsidRDefault="009124F5">
      <w:pPr>
        <w:pStyle w:val="RedaliaTitre2"/>
      </w:pPr>
      <w:bookmarkStart w:id="22" w:name="_Toc104977348"/>
      <w:bookmarkStart w:id="23" w:name="__RefHeading___Toc3650_1035068019"/>
      <w:r>
        <w:lastRenderedPageBreak/>
        <w:t>Montant de la rémunération</w:t>
      </w:r>
      <w:bookmarkEnd w:id="22"/>
      <w:bookmarkEnd w:id="23"/>
    </w:p>
    <w:p w14:paraId="4C026E16" w14:textId="77777777" w:rsidR="007E52AD" w:rsidRDefault="009124F5">
      <w:pPr>
        <w:pStyle w:val="RedaliaNormal"/>
      </w:pPr>
      <w:r>
        <w:t>Le titulaire percevra à titre de rémunération des prestations les prix unitaires appliqués aux quantités effectivement commandées, exécutées et livrées à l’ADEME.</w:t>
      </w:r>
    </w:p>
    <w:p w14:paraId="144612B1" w14:textId="77777777" w:rsidR="007E52AD" w:rsidRDefault="007E52AD">
      <w:pPr>
        <w:pStyle w:val="RedaliaNormal"/>
      </w:pPr>
    </w:p>
    <w:p w14:paraId="5F47DBD4" w14:textId="77777777" w:rsidR="007E52AD" w:rsidRDefault="009124F5">
      <w:pPr>
        <w:pStyle w:val="RedaliaNormal"/>
      </w:pPr>
      <w:r>
        <w:t>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w:t>
      </w:r>
    </w:p>
    <w:p w14:paraId="62C93173" w14:textId="77777777" w:rsidR="007E52AD" w:rsidRDefault="007E52AD">
      <w:pPr>
        <w:pStyle w:val="RedaliaNormal"/>
      </w:pPr>
    </w:p>
    <w:p w14:paraId="5B7AF605" w14:textId="77777777" w:rsidR="007E52AD" w:rsidRDefault="009124F5">
      <w:pPr>
        <w:pStyle w:val="RedaliaNormal"/>
      </w:pPr>
      <w:r>
        <w:t>Le montant total de rémunération que le titulaire peut percevoir en application du présent marché ne peut pas dépasser le montant maximum de 144 360€ euros TTC, calculé par application des prix unitaires fixés en annexe du présent Acte d’Engagement.</w:t>
      </w:r>
    </w:p>
    <w:p w14:paraId="173D1794" w14:textId="77777777" w:rsidR="007E52AD" w:rsidRDefault="007E52AD">
      <w:pPr>
        <w:pStyle w:val="RedaliaNormal"/>
      </w:pPr>
    </w:p>
    <w:p w14:paraId="1DBE429D" w14:textId="77777777" w:rsidR="007E52AD" w:rsidRDefault="009124F5">
      <w:pPr>
        <w:pStyle w:val="RedaliaNormal"/>
      </w:pPr>
      <w:r>
        <w:t>Ces prix unitaires comprennent en particulier tous les frais liés directement ou indirectement à l’exécution des prestations, objet du présent marché.</w:t>
      </w:r>
    </w:p>
    <w:p w14:paraId="270E3D34" w14:textId="77777777" w:rsidR="007E52AD" w:rsidRDefault="007E52AD">
      <w:pPr>
        <w:pStyle w:val="RedaliaNormal"/>
      </w:pPr>
    </w:p>
    <w:p w14:paraId="684EC842" w14:textId="77777777" w:rsidR="007E52AD" w:rsidRDefault="009124F5">
      <w:pPr>
        <w:pStyle w:val="RedaliaTitre2"/>
      </w:pPr>
      <w:bookmarkStart w:id="24" w:name="_Toc104977349"/>
      <w:bookmarkStart w:id="25" w:name="__RefHeading___Toc3652_1035068019"/>
      <w:r>
        <w:t>Modalités de versement de la rémunération</w:t>
      </w:r>
      <w:bookmarkEnd w:id="24"/>
      <w:bookmarkEnd w:id="25"/>
    </w:p>
    <w:p w14:paraId="31657A0C" w14:textId="77777777" w:rsidR="007E52AD" w:rsidRDefault="007E52AD">
      <w:pPr>
        <w:pStyle w:val="RedaliaNormal"/>
      </w:pPr>
    </w:p>
    <w:p w14:paraId="1D07F1AF" w14:textId="77777777" w:rsidR="007E52AD" w:rsidRDefault="009124F5">
      <w:pPr>
        <w:pStyle w:val="RedaliaNormal"/>
      </w:pPr>
      <w:r>
        <w:t>La rémunération du Titulaire sera versée par l'ADEME dans les conditions suivantes : pour chaque bon de commande, le montant de la rémunération sera versé au Titulaire par l'ADEME après approbation par l’ADEME du bon de livraison prévu à l’article « Réception des prestations » du Cahier des Clauses Administratives Particulières, et sur présentation d'une facture du montant du terme considéré, faisant apparaitre le détail des prestations réalisées correspondantes.</w:t>
      </w:r>
    </w:p>
    <w:p w14:paraId="54CF7973" w14:textId="77777777" w:rsidR="007E52AD" w:rsidRDefault="009124F5">
      <w:pPr>
        <w:pStyle w:val="RedaliaTitre1"/>
      </w:pPr>
      <w:bookmarkStart w:id="26" w:name="__RefHeading___Toc3654_1035068019"/>
      <w:r>
        <w:t>Responsables respectifs et coordonnées</w:t>
      </w:r>
      <w:bookmarkEnd w:id="26"/>
    </w:p>
    <w:p w14:paraId="3673176E" w14:textId="77777777" w:rsidR="007E52AD" w:rsidRDefault="009124F5">
      <w:pPr>
        <w:pStyle w:val="RedaliaNormal"/>
        <w:rPr>
          <w:b/>
          <w:bCs/>
        </w:rPr>
      </w:pPr>
      <w:r>
        <w:rPr>
          <w:b/>
          <w:bCs/>
        </w:rPr>
        <w:t>a) pour l'ADEME</w:t>
      </w:r>
    </w:p>
    <w:p w14:paraId="7856AAF4" w14:textId="2C920DB0" w:rsidR="007E52AD" w:rsidRDefault="009124F5">
      <w:pPr>
        <w:pStyle w:val="RedaliaNormal"/>
      </w:pPr>
      <w:r>
        <w:t>Natalie BAART sera chargé</w:t>
      </w:r>
      <w:r>
        <w:t>e</w:t>
      </w:r>
      <w:r>
        <w:t xml:space="preserve"> de suivre l'exécution du présent marché.</w:t>
      </w:r>
    </w:p>
    <w:p w14:paraId="2FE9443C" w14:textId="0EFBC39D" w:rsidR="007E52AD" w:rsidRDefault="009124F5">
      <w:pPr>
        <w:pStyle w:val="RedaliaNormal"/>
      </w:pPr>
      <w:r>
        <w:t>Manon LEMESLE sera chargé</w:t>
      </w:r>
      <w:r>
        <w:t>e</w:t>
      </w:r>
      <w:r>
        <w:t xml:space="preserve"> du suivi administratif du présent marché.</w:t>
      </w:r>
    </w:p>
    <w:p w14:paraId="22EB735C" w14:textId="77777777" w:rsidR="007E52AD" w:rsidRDefault="007E52AD">
      <w:pPr>
        <w:pStyle w:val="RedaliaNormal"/>
      </w:pPr>
    </w:p>
    <w:p w14:paraId="3DB567CA" w14:textId="77777777" w:rsidR="007E52AD" w:rsidRDefault="009124F5">
      <w:pPr>
        <w:pStyle w:val="RedaliaNormal"/>
        <w:rPr>
          <w:b/>
          <w:bCs/>
        </w:rPr>
      </w:pPr>
      <w:r>
        <w:rPr>
          <w:b/>
          <w:bCs/>
        </w:rPr>
        <w:t>b) pour le titulaire</w:t>
      </w:r>
    </w:p>
    <w:p w14:paraId="735B8247" w14:textId="77777777" w:rsidR="007E52AD" w:rsidRDefault="009124F5">
      <w:pPr>
        <w:pStyle w:val="RedaliaNormal"/>
      </w:pPr>
      <w:r>
        <w:t>Monsieur / Madame..........................................................sera chargé(e) de l'exécution du présent marché.</w:t>
      </w:r>
    </w:p>
    <w:p w14:paraId="18A1CC17" w14:textId="77777777" w:rsidR="007E52AD" w:rsidRDefault="009124F5">
      <w:pPr>
        <w:pStyle w:val="RedaliaTitre1"/>
      </w:pPr>
      <w:bookmarkStart w:id="27" w:name="__RefHeading___Toc3656_1035068019"/>
      <w:r>
        <w:t>Annexes de l’acte d’engagement</w:t>
      </w:r>
      <w:bookmarkEnd w:id="27"/>
    </w:p>
    <w:p w14:paraId="121F5038" w14:textId="77777777" w:rsidR="007E52AD" w:rsidRDefault="009124F5">
      <w:pPr>
        <w:pStyle w:val="RedaliaNormal"/>
      </w:pPr>
      <w:r>
        <w:t>Les annexes du présent acte d'engagement sont :</w:t>
      </w:r>
    </w:p>
    <w:p w14:paraId="56554138" w14:textId="77777777" w:rsidR="007E52AD" w:rsidRDefault="009124F5">
      <w:pPr>
        <w:pStyle w:val="RedaliaNormal"/>
      </w:pPr>
      <w:r>
        <w:t>- l'annexe financière ;</w:t>
      </w:r>
    </w:p>
    <w:p w14:paraId="1FB3E91F" w14:textId="77777777" w:rsidR="007E52AD" w:rsidRDefault="009124F5">
      <w:pPr>
        <w:pStyle w:val="RedaliaNormal"/>
      </w:pPr>
      <w:r>
        <w:t>- la désignation des co-traitants et la répartition des prestations.</w:t>
      </w:r>
    </w:p>
    <w:p w14:paraId="540313B1" w14:textId="77777777" w:rsidR="007E52AD" w:rsidRDefault="007E52AD">
      <w:pPr>
        <w:pStyle w:val="RedaliaNormal"/>
      </w:pPr>
    </w:p>
    <w:p w14:paraId="15174771" w14:textId="77777777" w:rsidR="007E52AD" w:rsidRDefault="007E52AD">
      <w:pPr>
        <w:pStyle w:val="RedaliaNormal"/>
      </w:pPr>
    </w:p>
    <w:p w14:paraId="391C813C" w14:textId="77777777" w:rsidR="007E52AD" w:rsidRDefault="007E52AD">
      <w:pPr>
        <w:pStyle w:val="RedaliaNormal"/>
      </w:pPr>
    </w:p>
    <w:p w14:paraId="1596A3B4" w14:textId="77777777" w:rsidR="007E52AD" w:rsidRDefault="007E52AD">
      <w:pPr>
        <w:pStyle w:val="RedaliaNormal"/>
      </w:pPr>
    </w:p>
    <w:tbl>
      <w:tblPr>
        <w:tblW w:w="9212" w:type="dxa"/>
        <w:tblLayout w:type="fixed"/>
        <w:tblCellMar>
          <w:left w:w="10" w:type="dxa"/>
          <w:right w:w="10" w:type="dxa"/>
        </w:tblCellMar>
        <w:tblLook w:val="0000" w:firstRow="0" w:lastRow="0" w:firstColumn="0" w:lastColumn="0" w:noHBand="0" w:noVBand="0"/>
      </w:tblPr>
      <w:tblGrid>
        <w:gridCol w:w="6487"/>
        <w:gridCol w:w="2725"/>
      </w:tblGrid>
      <w:tr w:rsidR="007E52AD" w14:paraId="266C2E31" w14:textId="77777777">
        <w:tblPrEx>
          <w:tblCellMar>
            <w:top w:w="0" w:type="dxa"/>
            <w:bottom w:w="0" w:type="dxa"/>
          </w:tblCellMar>
        </w:tblPrEx>
        <w:tc>
          <w:tcPr>
            <w:tcW w:w="6487" w:type="dxa"/>
            <w:tcMar>
              <w:top w:w="0" w:type="dxa"/>
              <w:left w:w="108" w:type="dxa"/>
              <w:bottom w:w="0" w:type="dxa"/>
              <w:right w:w="108" w:type="dxa"/>
            </w:tcMar>
          </w:tcPr>
          <w:p w14:paraId="4F13001D" w14:textId="77777777" w:rsidR="007E52AD" w:rsidRDefault="009124F5">
            <w:pPr>
              <w:pStyle w:val="RedaliaNormal"/>
              <w:rPr>
                <w:rFonts w:cs="Calibri"/>
              </w:rPr>
            </w:pPr>
            <w:r>
              <w:rPr>
                <w:rFonts w:cs="Calibri"/>
              </w:rPr>
              <w:t>Pour le Titulaire,</w:t>
            </w:r>
          </w:p>
          <w:p w14:paraId="26F83C91" w14:textId="77777777" w:rsidR="007E52AD" w:rsidRDefault="009124F5">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1C384CF6" w14:textId="77777777" w:rsidR="007E52AD" w:rsidRDefault="009124F5">
            <w:pPr>
              <w:pStyle w:val="RedaliaNormal"/>
              <w:rPr>
                <w:rFonts w:cs="Calibri"/>
              </w:rPr>
            </w:pPr>
            <w:r>
              <w:rPr>
                <w:rFonts w:cs="Calibri"/>
              </w:rPr>
              <w:t>Pour l’ADEME</w:t>
            </w:r>
          </w:p>
          <w:p w14:paraId="36ED3B61" w14:textId="77777777" w:rsidR="007E52AD" w:rsidRDefault="009124F5">
            <w:pPr>
              <w:pStyle w:val="RedaliaNormal"/>
              <w:rPr>
                <w:rFonts w:cs="Calibri"/>
              </w:rPr>
            </w:pPr>
            <w:proofErr w:type="gramStart"/>
            <w:r>
              <w:rPr>
                <w:rFonts w:cs="Calibri"/>
              </w:rPr>
              <w:t>et</w:t>
            </w:r>
            <w:proofErr w:type="gramEnd"/>
            <w:r>
              <w:rPr>
                <w:rFonts w:cs="Calibri"/>
              </w:rPr>
              <w:t xml:space="preserve"> par délégation,</w:t>
            </w:r>
          </w:p>
          <w:p w14:paraId="460BD30D" w14:textId="77777777" w:rsidR="007E52AD" w:rsidRDefault="007E52AD">
            <w:pPr>
              <w:pStyle w:val="RedaliaNormal"/>
              <w:rPr>
                <w:rFonts w:cs="Calibri"/>
              </w:rPr>
            </w:pPr>
          </w:p>
          <w:p w14:paraId="4EAC7941" w14:textId="77777777" w:rsidR="007E52AD" w:rsidRDefault="007E52AD">
            <w:pPr>
              <w:pStyle w:val="RedaliaNormal"/>
              <w:rPr>
                <w:rFonts w:cs="Calibri"/>
              </w:rPr>
            </w:pPr>
          </w:p>
          <w:p w14:paraId="49B4A328" w14:textId="77777777" w:rsidR="007E52AD" w:rsidRDefault="007E52AD">
            <w:pPr>
              <w:pStyle w:val="RedaliaNormal"/>
              <w:rPr>
                <w:rFonts w:cs="Calibri"/>
              </w:rPr>
            </w:pPr>
          </w:p>
          <w:p w14:paraId="31E408A1" w14:textId="77777777" w:rsidR="007E52AD" w:rsidRDefault="007E52AD">
            <w:pPr>
              <w:pStyle w:val="RedaliaNormal"/>
              <w:rPr>
                <w:rFonts w:cs="Calibri"/>
              </w:rPr>
            </w:pPr>
          </w:p>
          <w:p w14:paraId="142BCCD3" w14:textId="77777777" w:rsidR="007E52AD" w:rsidRDefault="009124F5">
            <w:pPr>
              <w:pStyle w:val="RedaliaNormal"/>
              <w:rPr>
                <w:rFonts w:cs="Calibri"/>
                <w:color w:val="FFFFFF"/>
              </w:rPr>
            </w:pPr>
            <w:r>
              <w:rPr>
                <w:rFonts w:cs="Calibri"/>
                <w:color w:val="FFFFFF"/>
              </w:rPr>
              <w:t>#signature#</w:t>
            </w:r>
          </w:p>
          <w:p w14:paraId="6F5D874D" w14:textId="77777777" w:rsidR="007E52AD" w:rsidRDefault="007E52AD">
            <w:pPr>
              <w:pStyle w:val="RedaliaNormal"/>
              <w:rPr>
                <w:rFonts w:cs="Calibri"/>
              </w:rPr>
            </w:pPr>
          </w:p>
          <w:p w14:paraId="721C8E34" w14:textId="77777777" w:rsidR="007E52AD" w:rsidRDefault="007E52AD">
            <w:pPr>
              <w:pStyle w:val="RedaliaNormal"/>
              <w:rPr>
                <w:rFonts w:cs="Calibri"/>
              </w:rPr>
            </w:pPr>
          </w:p>
          <w:p w14:paraId="4C885D32" w14:textId="77777777" w:rsidR="007E52AD" w:rsidRDefault="007E52AD">
            <w:pPr>
              <w:pStyle w:val="RedaliaNormal"/>
              <w:rPr>
                <w:rFonts w:cs="Calibri"/>
              </w:rPr>
            </w:pPr>
          </w:p>
        </w:tc>
      </w:tr>
    </w:tbl>
    <w:p w14:paraId="1F34DE47" w14:textId="77777777" w:rsidR="007E52AD" w:rsidRDefault="007E52AD">
      <w:pPr>
        <w:pStyle w:val="RedaliaNormal"/>
      </w:pPr>
    </w:p>
    <w:p w14:paraId="4A40006A" w14:textId="77777777" w:rsidR="007E52AD" w:rsidRDefault="007E52AD">
      <w:pPr>
        <w:pStyle w:val="RedaliaNormal"/>
      </w:pPr>
    </w:p>
    <w:p w14:paraId="145CCC4F" w14:textId="77777777" w:rsidR="007E52AD" w:rsidRDefault="007E52AD">
      <w:pPr>
        <w:pStyle w:val="RedaliaNormal"/>
        <w:pageBreakBefore/>
      </w:pPr>
    </w:p>
    <w:p w14:paraId="4716B875" w14:textId="77777777" w:rsidR="007E52AD" w:rsidRDefault="009124F5">
      <w:pPr>
        <w:pStyle w:val="RdaliaTitredossier"/>
      </w:pPr>
      <w:r>
        <w:t>Annexe à l’acte d’engagement</w:t>
      </w:r>
    </w:p>
    <w:p w14:paraId="4DAF3E77" w14:textId="77777777" w:rsidR="007E52AD" w:rsidRDefault="007E52AD">
      <w:pPr>
        <w:pStyle w:val="RdaliaTitredossier"/>
        <w:rPr>
          <w:sz w:val="28"/>
          <w:szCs w:val="10"/>
        </w:rPr>
      </w:pPr>
    </w:p>
    <w:p w14:paraId="56FC2C87" w14:textId="77777777" w:rsidR="007E52AD" w:rsidRDefault="009124F5">
      <w:pPr>
        <w:pStyle w:val="RdaliaTitredossier"/>
        <w:rPr>
          <w:sz w:val="44"/>
          <w:szCs w:val="18"/>
        </w:rPr>
      </w:pPr>
      <w:r>
        <w:rPr>
          <w:sz w:val="44"/>
          <w:szCs w:val="18"/>
        </w:rPr>
        <w:t>DESIGNATION DES CO-TRAITANTS ET REPARTITION DES PRESTATIONS</w:t>
      </w:r>
    </w:p>
    <w:p w14:paraId="234513F5" w14:textId="77777777" w:rsidR="007E52AD" w:rsidRDefault="007E52AD">
      <w:pPr>
        <w:pStyle w:val="RedaliaNormal"/>
        <w:rPr>
          <w:sz w:val="18"/>
          <w:szCs w:val="16"/>
        </w:rPr>
      </w:pPr>
    </w:p>
    <w:tbl>
      <w:tblPr>
        <w:tblW w:w="10771" w:type="dxa"/>
        <w:jc w:val="center"/>
        <w:tblLayout w:type="fixed"/>
        <w:tblCellMar>
          <w:left w:w="10" w:type="dxa"/>
          <w:right w:w="10" w:type="dxa"/>
        </w:tblCellMar>
        <w:tblLook w:val="0000" w:firstRow="0" w:lastRow="0" w:firstColumn="0" w:lastColumn="0" w:noHBand="0" w:noVBand="0"/>
      </w:tblPr>
      <w:tblGrid>
        <w:gridCol w:w="2835"/>
        <w:gridCol w:w="1984"/>
        <w:gridCol w:w="1984"/>
        <w:gridCol w:w="1984"/>
        <w:gridCol w:w="1984"/>
      </w:tblGrid>
      <w:tr w:rsidR="007E52AD" w14:paraId="4F0614A6" w14:textId="77777777">
        <w:tblPrEx>
          <w:tblCellMar>
            <w:top w:w="0" w:type="dxa"/>
            <w:bottom w:w="0" w:type="dxa"/>
          </w:tblCellMar>
        </w:tblPrEx>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2C1B5A79" w14:textId="77777777" w:rsidR="007E52AD" w:rsidRDefault="009124F5">
            <w:pPr>
              <w:pStyle w:val="RedaliaNormal"/>
              <w:jc w:val="center"/>
            </w:pPr>
            <w:r>
              <w:rPr>
                <w:b/>
                <w:bCs/>
                <w:sz w:val="20"/>
                <w:szCs w:val="18"/>
              </w:rPr>
              <w:t>Désignation de l’entreprise</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306A9DD6" w14:textId="77777777" w:rsidR="007E52AD" w:rsidRDefault="009124F5">
            <w:pPr>
              <w:pStyle w:val="RedaliaNormal"/>
              <w:jc w:val="center"/>
              <w:rPr>
                <w:b/>
                <w:bCs/>
                <w:sz w:val="20"/>
                <w:szCs w:val="18"/>
              </w:rPr>
            </w:pPr>
            <w:r>
              <w:rPr>
                <w:b/>
                <w:bCs/>
                <w:sz w:val="20"/>
                <w:szCs w:val="18"/>
              </w:rPr>
              <w:t>Co-traitant n°1</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535F855" w14:textId="77777777" w:rsidR="007E52AD" w:rsidRDefault="009124F5">
            <w:pPr>
              <w:pStyle w:val="RedaliaNormal"/>
              <w:jc w:val="center"/>
              <w:rPr>
                <w:b/>
                <w:bCs/>
                <w:sz w:val="20"/>
                <w:szCs w:val="18"/>
              </w:rPr>
            </w:pPr>
            <w:r>
              <w:rPr>
                <w:b/>
                <w:bCs/>
                <w:sz w:val="20"/>
                <w:szCs w:val="18"/>
              </w:rPr>
              <w:t>Co-traitant n°2</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2848357" w14:textId="77777777" w:rsidR="007E52AD" w:rsidRDefault="009124F5">
            <w:pPr>
              <w:pStyle w:val="RedaliaNormal"/>
              <w:jc w:val="center"/>
              <w:rPr>
                <w:b/>
                <w:bCs/>
                <w:sz w:val="20"/>
                <w:szCs w:val="18"/>
              </w:rPr>
            </w:pPr>
            <w:r>
              <w:rPr>
                <w:b/>
                <w:bCs/>
                <w:sz w:val="20"/>
                <w:szCs w:val="18"/>
              </w:rPr>
              <w:t>Co-traitant n°3</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0AF4566" w14:textId="77777777" w:rsidR="007E52AD" w:rsidRDefault="009124F5">
            <w:pPr>
              <w:pStyle w:val="RedaliaNormal"/>
              <w:jc w:val="center"/>
              <w:rPr>
                <w:b/>
                <w:bCs/>
                <w:sz w:val="20"/>
                <w:szCs w:val="18"/>
              </w:rPr>
            </w:pPr>
            <w:r>
              <w:rPr>
                <w:b/>
                <w:bCs/>
                <w:sz w:val="20"/>
                <w:szCs w:val="18"/>
              </w:rPr>
              <w:t>Co-traitant n°4</w:t>
            </w:r>
          </w:p>
        </w:tc>
      </w:tr>
      <w:tr w:rsidR="007E52AD" w14:paraId="3566657A"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75316CC" w14:textId="77777777" w:rsidR="007E52AD" w:rsidRDefault="009124F5">
            <w:pPr>
              <w:pStyle w:val="RedaliaNormal"/>
              <w:jc w:val="left"/>
              <w:rPr>
                <w:b/>
                <w:bCs/>
                <w:sz w:val="20"/>
              </w:rPr>
            </w:pPr>
            <w:r>
              <w:rPr>
                <w:b/>
                <w:bCs/>
                <w:sz w:val="20"/>
              </w:rPr>
              <w:t>La société, forme juridique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99E5892"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B87EF5"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2EB2D09"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32B764F" w14:textId="77777777" w:rsidR="007E52AD" w:rsidRDefault="007E52AD">
            <w:pPr>
              <w:pStyle w:val="RedaliaNormal"/>
              <w:jc w:val="center"/>
              <w:rPr>
                <w:sz w:val="20"/>
              </w:rPr>
            </w:pPr>
          </w:p>
        </w:tc>
      </w:tr>
      <w:tr w:rsidR="007E52AD" w14:paraId="25166F41"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44FDCAE" w14:textId="77777777" w:rsidR="007E52AD" w:rsidRDefault="009124F5">
            <w:pPr>
              <w:pStyle w:val="RedaliaNormal"/>
              <w:jc w:val="left"/>
              <w:rPr>
                <w:b/>
                <w:bCs/>
                <w:sz w:val="20"/>
              </w:rPr>
            </w:pPr>
            <w:r>
              <w:rPr>
                <w:b/>
                <w:bCs/>
                <w:sz w:val="20"/>
              </w:rPr>
              <w:t xml:space="preserve">Siège </w:t>
            </w:r>
            <w:r>
              <w:rPr>
                <w:b/>
                <w:bCs/>
                <w:sz w:val="20"/>
              </w:rPr>
              <w:t>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6D1C424"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85E9D79"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0CC29AA"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3671828" w14:textId="77777777" w:rsidR="007E52AD" w:rsidRDefault="007E52AD">
            <w:pPr>
              <w:pStyle w:val="RedaliaNormal"/>
              <w:jc w:val="center"/>
              <w:rPr>
                <w:sz w:val="20"/>
              </w:rPr>
            </w:pPr>
          </w:p>
        </w:tc>
      </w:tr>
      <w:tr w:rsidR="007E52AD" w14:paraId="53DE6D1F"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8B6D758" w14:textId="77777777" w:rsidR="007E52AD" w:rsidRDefault="009124F5">
            <w:pPr>
              <w:pStyle w:val="RedaliaNormal"/>
              <w:jc w:val="left"/>
              <w:rPr>
                <w:b/>
                <w:bCs/>
                <w:sz w:val="20"/>
              </w:rPr>
            </w:pPr>
            <w:r>
              <w:rPr>
                <w:b/>
                <w:bCs/>
                <w:sz w:val="20"/>
              </w:rPr>
              <w:t>N° SIRET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97036CA"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0F2CBD5"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D828C29"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447DC63" w14:textId="77777777" w:rsidR="007E52AD" w:rsidRDefault="007E52AD">
            <w:pPr>
              <w:pStyle w:val="RedaliaNormal"/>
              <w:jc w:val="center"/>
              <w:rPr>
                <w:sz w:val="20"/>
              </w:rPr>
            </w:pPr>
          </w:p>
        </w:tc>
      </w:tr>
      <w:tr w:rsidR="007E52AD" w14:paraId="3BF748E6"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70D3015" w14:textId="77777777" w:rsidR="007E52AD" w:rsidRDefault="009124F5">
            <w:pPr>
              <w:pStyle w:val="RedaliaNormal"/>
              <w:jc w:val="left"/>
              <w:rPr>
                <w:b/>
                <w:bCs/>
                <w:sz w:val="20"/>
              </w:rPr>
            </w:pPr>
            <w:r>
              <w:rPr>
                <w:b/>
                <w:bCs/>
                <w:sz w:val="20"/>
              </w:rPr>
              <w:t>Représentée par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FA45BB"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52084C"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9154512"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00787F4" w14:textId="77777777" w:rsidR="007E52AD" w:rsidRDefault="007E52AD">
            <w:pPr>
              <w:pStyle w:val="RedaliaNormal"/>
              <w:jc w:val="center"/>
              <w:rPr>
                <w:sz w:val="20"/>
              </w:rPr>
            </w:pPr>
          </w:p>
        </w:tc>
      </w:tr>
      <w:tr w:rsidR="007E52AD" w14:paraId="4876F283"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8B46E4F" w14:textId="77777777" w:rsidR="007E52AD" w:rsidRDefault="009124F5">
            <w:pPr>
              <w:pStyle w:val="RedaliaNormal"/>
              <w:jc w:val="left"/>
              <w:rPr>
                <w:b/>
                <w:bCs/>
                <w:sz w:val="20"/>
              </w:rPr>
            </w:pPr>
            <w:r>
              <w:rPr>
                <w:b/>
                <w:bCs/>
                <w:sz w:val="20"/>
              </w:rPr>
              <w:t>Agissant en qualité de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CF88A24"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5D85ED2"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8BA6CAB"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2E78F72" w14:textId="77777777" w:rsidR="007E52AD" w:rsidRDefault="007E52AD">
            <w:pPr>
              <w:pStyle w:val="RedaliaNormal"/>
              <w:jc w:val="center"/>
              <w:rPr>
                <w:sz w:val="20"/>
              </w:rPr>
            </w:pPr>
          </w:p>
        </w:tc>
      </w:tr>
      <w:tr w:rsidR="007E52AD" w14:paraId="039FD21D" w14:textId="77777777">
        <w:tblPrEx>
          <w:tblCellMar>
            <w:top w:w="0" w:type="dxa"/>
            <w:bottom w:w="0" w:type="dxa"/>
          </w:tblCellMar>
        </w:tblPrEx>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6426D39" w14:textId="77777777" w:rsidR="007E52AD" w:rsidRDefault="009124F5">
            <w:pPr>
              <w:pStyle w:val="RedaliaNormal"/>
              <w:jc w:val="left"/>
              <w:rPr>
                <w:b/>
                <w:bCs/>
                <w:sz w:val="20"/>
              </w:rPr>
            </w:pPr>
            <w:r>
              <w:rPr>
                <w:b/>
                <w:bCs/>
                <w:sz w:val="20"/>
              </w:rPr>
              <w:t>Adresse de l’établissement (si différent du 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D64F130"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4856ADE"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D61BBD6" w14:textId="77777777" w:rsidR="007E52AD" w:rsidRDefault="007E52A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96FDDE0" w14:textId="77777777" w:rsidR="007E52AD" w:rsidRDefault="007E52AD">
            <w:pPr>
              <w:pStyle w:val="RedaliaNormal"/>
              <w:jc w:val="center"/>
              <w:rPr>
                <w:sz w:val="20"/>
              </w:rPr>
            </w:pPr>
          </w:p>
        </w:tc>
      </w:tr>
    </w:tbl>
    <w:p w14:paraId="254C600E" w14:textId="77777777" w:rsidR="007E52AD" w:rsidRDefault="007E52AD">
      <w:pPr>
        <w:pStyle w:val="RedaliaNormal"/>
        <w:rPr>
          <w:sz w:val="14"/>
          <w:szCs w:val="12"/>
        </w:rPr>
      </w:pPr>
    </w:p>
    <w:p w14:paraId="7E0DB16E" w14:textId="77777777" w:rsidR="007E52AD" w:rsidRDefault="007E52AD">
      <w:pPr>
        <w:pStyle w:val="RedaliaNormal"/>
        <w:pageBreakBefore/>
      </w:pPr>
    </w:p>
    <w:tbl>
      <w:tblPr>
        <w:tblW w:w="10207" w:type="dxa"/>
        <w:jc w:val="center"/>
        <w:tblLayout w:type="fixed"/>
        <w:tblCellMar>
          <w:left w:w="10" w:type="dxa"/>
          <w:right w:w="10" w:type="dxa"/>
        </w:tblCellMar>
        <w:tblLook w:val="0000" w:firstRow="0" w:lastRow="0" w:firstColumn="0" w:lastColumn="0" w:noHBand="0" w:noVBand="0"/>
      </w:tblPr>
      <w:tblGrid>
        <w:gridCol w:w="1985"/>
        <w:gridCol w:w="2694"/>
        <w:gridCol w:w="1985"/>
        <w:gridCol w:w="1701"/>
        <w:gridCol w:w="1842"/>
      </w:tblGrid>
      <w:tr w:rsidR="007E52AD" w14:paraId="36A63DD0" w14:textId="77777777">
        <w:tblPrEx>
          <w:tblCellMar>
            <w:top w:w="0" w:type="dxa"/>
            <w:bottom w:w="0" w:type="dxa"/>
          </w:tblCellMar>
        </w:tblPrEx>
        <w:trPr>
          <w:cantSplit/>
          <w:trHeight w:val="388"/>
          <w:jc w:val="center"/>
        </w:trPr>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E5CB993" w14:textId="77777777" w:rsidR="007E52AD" w:rsidRDefault="009124F5">
            <w:pPr>
              <w:pStyle w:val="RedaliaNormal"/>
              <w:jc w:val="center"/>
              <w:rPr>
                <w:b/>
                <w:bCs/>
              </w:rPr>
            </w:pPr>
            <w:r>
              <w:rPr>
                <w:b/>
                <w:bCs/>
              </w:rPr>
              <w:t>Désignation de l’entreprise</w:t>
            </w: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6483CE7" w14:textId="77777777" w:rsidR="007E52AD" w:rsidRDefault="009124F5">
            <w:pPr>
              <w:pStyle w:val="RedaliaNormal"/>
              <w:jc w:val="center"/>
              <w:rPr>
                <w:b/>
                <w:bCs/>
              </w:rPr>
            </w:pPr>
            <w:r>
              <w:rPr>
                <w:b/>
                <w:bCs/>
              </w:rPr>
              <w:t>Prestations concernées</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4C55578A" w14:textId="77777777" w:rsidR="007E52AD" w:rsidRDefault="009124F5">
            <w:pPr>
              <w:pStyle w:val="RedaliaNormal"/>
              <w:jc w:val="center"/>
              <w:rPr>
                <w:b/>
                <w:bCs/>
              </w:rPr>
            </w:pPr>
            <w:r>
              <w:rPr>
                <w:b/>
                <w:bCs/>
              </w:rPr>
              <w:t>Montant HT (€)</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10C1916" w14:textId="77777777" w:rsidR="007E52AD" w:rsidRDefault="009124F5">
            <w:pPr>
              <w:pStyle w:val="RedaliaNormal"/>
              <w:jc w:val="center"/>
              <w:rPr>
                <w:b/>
                <w:bCs/>
              </w:rPr>
            </w:pPr>
            <w:r>
              <w:rPr>
                <w:b/>
                <w:bCs/>
              </w:rPr>
              <w:t>Taux T.V.A.</w:t>
            </w:r>
          </w:p>
        </w:tc>
        <w:tc>
          <w:tcPr>
            <w:tcW w:w="1842"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482B0D33" w14:textId="77777777" w:rsidR="007E52AD" w:rsidRDefault="009124F5">
            <w:pPr>
              <w:pStyle w:val="RedaliaNormal"/>
              <w:jc w:val="center"/>
              <w:rPr>
                <w:b/>
                <w:bCs/>
              </w:rPr>
            </w:pPr>
            <w:r>
              <w:rPr>
                <w:b/>
                <w:bCs/>
              </w:rPr>
              <w:t>Montant TTC (€)</w:t>
            </w:r>
          </w:p>
        </w:tc>
      </w:tr>
      <w:tr w:rsidR="007E52AD" w14:paraId="7F0D3586" w14:textId="77777777">
        <w:tblPrEx>
          <w:tblCellMar>
            <w:top w:w="0" w:type="dxa"/>
            <w:bottom w:w="0" w:type="dxa"/>
          </w:tblCellMar>
        </w:tblPrEx>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29E232A" w14:textId="77777777" w:rsidR="007E52AD" w:rsidRDefault="009124F5">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7B7CA7E" w14:textId="77777777" w:rsidR="007E52AD" w:rsidRDefault="007E52AD">
            <w:pPr>
              <w:pStyle w:val="RedaliaContenudetableau"/>
              <w:jc w:val="center"/>
              <w:rPr>
                <w:sz w:val="16"/>
              </w:rPr>
            </w:pPr>
          </w:p>
          <w:p w14:paraId="50DFFB25" w14:textId="77777777" w:rsidR="007E52AD" w:rsidRDefault="007E52AD">
            <w:pPr>
              <w:pStyle w:val="RedaliaContenudetableau"/>
              <w:jc w:val="center"/>
              <w:rPr>
                <w:sz w:val="16"/>
              </w:rPr>
            </w:pPr>
          </w:p>
          <w:p w14:paraId="3BB29D33" w14:textId="77777777" w:rsidR="007E52AD" w:rsidRDefault="007E52AD">
            <w:pPr>
              <w:pStyle w:val="RedaliaContenudetableau"/>
              <w:jc w:val="center"/>
              <w:rPr>
                <w:sz w:val="16"/>
              </w:rPr>
            </w:pPr>
          </w:p>
          <w:p w14:paraId="4E457070" w14:textId="77777777" w:rsidR="007E52AD" w:rsidRDefault="007E52A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8F75A65" w14:textId="77777777" w:rsidR="007E52AD" w:rsidRDefault="007E52A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53A923" w14:textId="77777777" w:rsidR="007E52AD" w:rsidRDefault="007E52A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8C7264" w14:textId="77777777" w:rsidR="007E52AD" w:rsidRDefault="007E52AD">
            <w:pPr>
              <w:pStyle w:val="RedaliaContenudetableau"/>
              <w:jc w:val="center"/>
              <w:rPr>
                <w:sz w:val="16"/>
              </w:rPr>
            </w:pPr>
          </w:p>
        </w:tc>
      </w:tr>
      <w:tr w:rsidR="007E52AD" w14:paraId="37AA4BFA" w14:textId="77777777">
        <w:tblPrEx>
          <w:tblCellMar>
            <w:top w:w="0" w:type="dxa"/>
            <w:bottom w:w="0" w:type="dxa"/>
          </w:tblCellMar>
        </w:tblPrEx>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CB55A8" w14:textId="77777777" w:rsidR="007E52AD" w:rsidRDefault="009124F5">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BA1F129" w14:textId="77777777" w:rsidR="007E52AD" w:rsidRDefault="007E52AD">
            <w:pPr>
              <w:pStyle w:val="RedaliaContenudetableau"/>
              <w:jc w:val="center"/>
              <w:rPr>
                <w:sz w:val="16"/>
              </w:rPr>
            </w:pPr>
          </w:p>
          <w:p w14:paraId="3EAD97A6" w14:textId="77777777" w:rsidR="007E52AD" w:rsidRDefault="007E52AD">
            <w:pPr>
              <w:pStyle w:val="RedaliaContenudetableau"/>
              <w:jc w:val="center"/>
              <w:rPr>
                <w:sz w:val="16"/>
              </w:rPr>
            </w:pPr>
          </w:p>
          <w:p w14:paraId="249F888F" w14:textId="77777777" w:rsidR="007E52AD" w:rsidRDefault="007E52AD">
            <w:pPr>
              <w:pStyle w:val="RedaliaContenudetableau"/>
              <w:jc w:val="center"/>
              <w:rPr>
                <w:sz w:val="16"/>
              </w:rPr>
            </w:pPr>
          </w:p>
          <w:p w14:paraId="174693D8" w14:textId="77777777" w:rsidR="007E52AD" w:rsidRDefault="007E52A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A27A4C" w14:textId="77777777" w:rsidR="007E52AD" w:rsidRDefault="007E52AD">
            <w:pPr>
              <w:pStyle w:val="RedaliaContenudetableau"/>
              <w:jc w:val="cente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93A6B42" w14:textId="77777777" w:rsidR="007E52AD" w:rsidRDefault="007E52A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1319EEB" w14:textId="77777777" w:rsidR="007E52AD" w:rsidRDefault="007E52AD">
            <w:pPr>
              <w:pStyle w:val="RedaliaContenudetableau"/>
              <w:jc w:val="center"/>
              <w:rPr>
                <w:sz w:val="16"/>
              </w:rPr>
            </w:pPr>
          </w:p>
        </w:tc>
      </w:tr>
      <w:tr w:rsidR="007E52AD" w14:paraId="5BCE6A78" w14:textId="77777777">
        <w:tblPrEx>
          <w:tblCellMar>
            <w:top w:w="0" w:type="dxa"/>
            <w:bottom w:w="0" w:type="dxa"/>
          </w:tblCellMar>
        </w:tblPrEx>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B318EEA" w14:textId="77777777" w:rsidR="007E52AD" w:rsidRDefault="009124F5">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744595C" w14:textId="77777777" w:rsidR="007E52AD" w:rsidRDefault="007E52AD">
            <w:pPr>
              <w:pStyle w:val="RedaliaContenudetableau"/>
              <w:jc w:val="center"/>
              <w:rPr>
                <w:sz w:val="16"/>
              </w:rPr>
            </w:pPr>
          </w:p>
          <w:p w14:paraId="7424FAA8" w14:textId="77777777" w:rsidR="007E52AD" w:rsidRDefault="007E52AD">
            <w:pPr>
              <w:pStyle w:val="RedaliaContenudetableau"/>
              <w:jc w:val="center"/>
              <w:rPr>
                <w:sz w:val="16"/>
              </w:rPr>
            </w:pPr>
          </w:p>
          <w:p w14:paraId="49B0EFDF" w14:textId="77777777" w:rsidR="007E52AD" w:rsidRDefault="007E52AD">
            <w:pPr>
              <w:pStyle w:val="RedaliaContenudetableau"/>
              <w:jc w:val="center"/>
              <w:rPr>
                <w:sz w:val="16"/>
              </w:rPr>
            </w:pPr>
          </w:p>
          <w:p w14:paraId="23EF2D22" w14:textId="77777777" w:rsidR="007E52AD" w:rsidRDefault="007E52A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9A33324" w14:textId="77777777" w:rsidR="007E52AD" w:rsidRDefault="007E52A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4EDB1FC" w14:textId="77777777" w:rsidR="007E52AD" w:rsidRDefault="007E52A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DD1FC71" w14:textId="77777777" w:rsidR="007E52AD" w:rsidRDefault="007E52AD">
            <w:pPr>
              <w:pStyle w:val="RedaliaContenudetableau"/>
              <w:jc w:val="center"/>
              <w:rPr>
                <w:sz w:val="16"/>
              </w:rPr>
            </w:pPr>
          </w:p>
        </w:tc>
      </w:tr>
      <w:tr w:rsidR="007E52AD" w14:paraId="65363B5E" w14:textId="77777777">
        <w:tblPrEx>
          <w:tblCellMar>
            <w:top w:w="0" w:type="dxa"/>
            <w:bottom w:w="0" w:type="dxa"/>
          </w:tblCellMar>
        </w:tblPrEx>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8D75B42" w14:textId="77777777" w:rsidR="007E52AD" w:rsidRDefault="009124F5">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8D4A867" w14:textId="77777777" w:rsidR="007E52AD" w:rsidRDefault="007E52AD">
            <w:pPr>
              <w:pStyle w:val="RedaliaContenudetableau"/>
              <w:jc w:val="center"/>
              <w:rPr>
                <w:sz w:val="16"/>
              </w:rPr>
            </w:pPr>
          </w:p>
          <w:p w14:paraId="314D3E74" w14:textId="77777777" w:rsidR="007E52AD" w:rsidRDefault="007E52AD">
            <w:pPr>
              <w:pStyle w:val="RedaliaContenudetableau"/>
              <w:jc w:val="center"/>
              <w:rPr>
                <w:sz w:val="16"/>
              </w:rPr>
            </w:pPr>
          </w:p>
          <w:p w14:paraId="7B61A31B" w14:textId="77777777" w:rsidR="007E52AD" w:rsidRDefault="007E52AD">
            <w:pPr>
              <w:pStyle w:val="RedaliaContenudetableau"/>
              <w:jc w:val="center"/>
              <w:rPr>
                <w:sz w:val="16"/>
              </w:rPr>
            </w:pPr>
          </w:p>
          <w:p w14:paraId="6BBB4123" w14:textId="77777777" w:rsidR="007E52AD" w:rsidRDefault="007E52A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BEBF26" w14:textId="77777777" w:rsidR="007E52AD" w:rsidRDefault="007E52A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5B7C9C7" w14:textId="77777777" w:rsidR="007E52AD" w:rsidRDefault="007E52A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6C4C13E" w14:textId="77777777" w:rsidR="007E52AD" w:rsidRDefault="007E52AD">
            <w:pPr>
              <w:pStyle w:val="RedaliaContenudetableau"/>
              <w:jc w:val="center"/>
              <w:rPr>
                <w:sz w:val="16"/>
              </w:rPr>
            </w:pPr>
          </w:p>
        </w:tc>
      </w:tr>
      <w:tr w:rsidR="007E52AD" w14:paraId="0E165AC3" w14:textId="77777777">
        <w:tblPrEx>
          <w:tblCellMar>
            <w:top w:w="0" w:type="dxa"/>
            <w:bottom w:w="0" w:type="dxa"/>
          </w:tblCellMar>
        </w:tblPrEx>
        <w:trPr>
          <w:cantSplit/>
          <w:trHeight w:val="454"/>
          <w:jc w:val="center"/>
        </w:trPr>
        <w:tc>
          <w:tcPr>
            <w:tcW w:w="1985" w:type="dxa"/>
            <w:tcBorders>
              <w:top w:val="single" w:sz="6" w:space="0" w:color="000000"/>
              <w:right w:val="single" w:sz="6" w:space="0" w:color="000000"/>
            </w:tcBorders>
            <w:tcMar>
              <w:top w:w="0" w:type="dxa"/>
              <w:left w:w="79" w:type="dxa"/>
              <w:bottom w:w="0" w:type="dxa"/>
              <w:right w:w="79" w:type="dxa"/>
            </w:tcMar>
          </w:tcPr>
          <w:p w14:paraId="6C9068CD" w14:textId="77777777" w:rsidR="007E52AD" w:rsidRDefault="007E52AD">
            <w:pPr>
              <w:pStyle w:val="RedaliaNormal"/>
              <w:rPr>
                <w:sz w:val="12"/>
                <w:szCs w:val="10"/>
              </w:rPr>
            </w:pPr>
          </w:p>
          <w:p w14:paraId="7B1170A3" w14:textId="77777777" w:rsidR="007E52AD" w:rsidRDefault="007E52AD">
            <w:pPr>
              <w:pStyle w:val="RedaliaNormal"/>
            </w:pP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71B1A45" w14:textId="77777777" w:rsidR="007E52AD" w:rsidRDefault="009124F5">
            <w:pPr>
              <w:pStyle w:val="RedaliaNormal"/>
              <w:jc w:val="center"/>
              <w:rPr>
                <w:b/>
                <w:bCs/>
                <w:iCs/>
              </w:rPr>
            </w:pPr>
            <w:r>
              <w:rPr>
                <w:b/>
                <w:bCs/>
                <w:iCs/>
              </w:rPr>
              <w:t>Totaux :</w:t>
            </w: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5CBA90D" w14:textId="77777777" w:rsidR="007E52AD" w:rsidRDefault="007E52AD">
            <w:pPr>
              <w:pStyle w:val="RedaliaNormal"/>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1212559" w14:textId="77777777" w:rsidR="007E52AD" w:rsidRDefault="007E52AD">
            <w:pPr>
              <w:pStyle w:val="RedaliaNormal"/>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FA2A811" w14:textId="77777777" w:rsidR="007E52AD" w:rsidRDefault="007E52AD">
            <w:pPr>
              <w:pStyle w:val="RedaliaNormal"/>
              <w:jc w:val="center"/>
              <w:rPr>
                <w:sz w:val="16"/>
              </w:rPr>
            </w:pPr>
          </w:p>
        </w:tc>
      </w:tr>
    </w:tbl>
    <w:p w14:paraId="0AA4A25E" w14:textId="77777777" w:rsidR="007E52AD" w:rsidRDefault="007E52AD">
      <w:pPr>
        <w:rPr>
          <w:sz w:val="16"/>
          <w:szCs w:val="14"/>
        </w:rPr>
      </w:pPr>
    </w:p>
    <w:sectPr w:rsidR="007E52AD">
      <w:headerReference w:type="default" r:id="rId19"/>
      <w:footerReference w:type="default" r:id="rId2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EC344" w14:textId="77777777" w:rsidR="009124F5" w:rsidRDefault="009124F5">
      <w:r>
        <w:separator/>
      </w:r>
    </w:p>
  </w:endnote>
  <w:endnote w:type="continuationSeparator" w:id="0">
    <w:p w14:paraId="00BCA14E" w14:textId="77777777" w:rsidR="009124F5" w:rsidRDefault="0091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17567" w14:textId="77777777" w:rsidR="009124F5" w:rsidRDefault="009124F5">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B90597" w14:paraId="05CD64B6" w14:textId="77777777">
      <w:tblPrEx>
        <w:tblCellMar>
          <w:top w:w="0" w:type="dxa"/>
          <w:bottom w:w="0" w:type="dxa"/>
        </w:tblCellMar>
      </w:tblPrEx>
      <w:tc>
        <w:tcPr>
          <w:tcW w:w="3070" w:type="dxa"/>
          <w:tcBorders>
            <w:top w:val="single" w:sz="4" w:space="0" w:color="000000"/>
          </w:tcBorders>
          <w:tcMar>
            <w:top w:w="0" w:type="dxa"/>
            <w:left w:w="70" w:type="dxa"/>
            <w:bottom w:w="0" w:type="dxa"/>
            <w:right w:w="70" w:type="dxa"/>
          </w:tcMar>
        </w:tcPr>
        <w:p w14:paraId="51E1DF77" w14:textId="77777777" w:rsidR="009124F5" w:rsidRDefault="009124F5">
          <w:pPr>
            <w:pStyle w:val="RdaliaLgende"/>
          </w:pPr>
          <w:r>
            <w:t>Acte d’engagement</w:t>
          </w:r>
        </w:p>
      </w:tc>
      <w:tc>
        <w:tcPr>
          <w:tcW w:w="3071" w:type="dxa"/>
          <w:tcBorders>
            <w:top w:val="single" w:sz="4" w:space="0" w:color="000000"/>
          </w:tcBorders>
          <w:tcMar>
            <w:top w:w="0" w:type="dxa"/>
            <w:left w:w="70" w:type="dxa"/>
            <w:bottom w:w="0" w:type="dxa"/>
            <w:right w:w="70" w:type="dxa"/>
          </w:tcMar>
        </w:tcPr>
        <w:p w14:paraId="6146AA0D" w14:textId="77777777" w:rsidR="009124F5" w:rsidRDefault="009124F5">
          <w:pPr>
            <w:pStyle w:val="RdaliaLgende"/>
          </w:pPr>
        </w:p>
      </w:tc>
      <w:tc>
        <w:tcPr>
          <w:tcW w:w="3071" w:type="dxa"/>
          <w:tcBorders>
            <w:top w:val="single" w:sz="4" w:space="0" w:color="000000"/>
          </w:tcBorders>
          <w:tcMar>
            <w:top w:w="0" w:type="dxa"/>
            <w:left w:w="70" w:type="dxa"/>
            <w:bottom w:w="0" w:type="dxa"/>
            <w:right w:w="70" w:type="dxa"/>
          </w:tcMar>
        </w:tcPr>
        <w:p w14:paraId="6EF69C0C" w14:textId="77777777" w:rsidR="009124F5" w:rsidRDefault="009124F5">
          <w:pPr>
            <w:pStyle w:val="RdaliaLgende"/>
            <w:jc w:val="right"/>
          </w:pPr>
          <w:r>
            <w:t xml:space="preserve">Page </w:t>
          </w:r>
          <w:r>
            <w:fldChar w:fldCharType="begin"/>
          </w:r>
          <w:r>
            <w:instrText xml:space="preserve"> PAGE </w:instrText>
          </w:r>
          <w:r>
            <w:fldChar w:fldCharType="separate"/>
          </w:r>
          <w:r>
            <w:t>9</w:t>
          </w:r>
          <w:r>
            <w:fldChar w:fldCharType="end"/>
          </w:r>
          <w:r>
            <w:t xml:space="preserve"> sur </w:t>
          </w:r>
          <w:r>
            <w:fldChar w:fldCharType="begin"/>
          </w:r>
          <w:r>
            <w:instrText xml:space="preserve"> NUMPAGES </w:instrText>
          </w:r>
          <w:r>
            <w:fldChar w:fldCharType="separate"/>
          </w:r>
          <w:r>
            <w:t>9</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DD67F" w14:textId="77777777" w:rsidR="009124F5" w:rsidRDefault="009124F5">
      <w:r>
        <w:rPr>
          <w:color w:val="000000"/>
        </w:rPr>
        <w:separator/>
      </w:r>
    </w:p>
  </w:footnote>
  <w:footnote w:type="continuationSeparator" w:id="0">
    <w:p w14:paraId="01E82674" w14:textId="77777777" w:rsidR="009124F5" w:rsidRDefault="0091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B90597" w14:paraId="3800641B" w14:textId="77777777">
      <w:tblPrEx>
        <w:tblCellMar>
          <w:top w:w="0" w:type="dxa"/>
          <w:bottom w:w="0" w:type="dxa"/>
        </w:tblCellMar>
      </w:tblPrEx>
      <w:tc>
        <w:tcPr>
          <w:tcW w:w="3070" w:type="dxa"/>
          <w:tcBorders>
            <w:bottom w:val="single" w:sz="4" w:space="0" w:color="000000"/>
          </w:tcBorders>
          <w:tcMar>
            <w:top w:w="0" w:type="dxa"/>
            <w:left w:w="70" w:type="dxa"/>
            <w:bottom w:w="0" w:type="dxa"/>
            <w:right w:w="70" w:type="dxa"/>
          </w:tcMar>
        </w:tcPr>
        <w:p w14:paraId="07CB3C13" w14:textId="77777777" w:rsidR="009124F5" w:rsidRDefault="009124F5">
          <w:pPr>
            <w:pStyle w:val="RdaliaLgende"/>
          </w:pPr>
        </w:p>
      </w:tc>
      <w:tc>
        <w:tcPr>
          <w:tcW w:w="3071" w:type="dxa"/>
          <w:tcBorders>
            <w:bottom w:val="single" w:sz="4" w:space="0" w:color="000000"/>
          </w:tcBorders>
          <w:tcMar>
            <w:top w:w="0" w:type="dxa"/>
            <w:left w:w="70" w:type="dxa"/>
            <w:bottom w:w="0" w:type="dxa"/>
            <w:right w:w="70" w:type="dxa"/>
          </w:tcMar>
        </w:tcPr>
        <w:p w14:paraId="1ACC64AB" w14:textId="77777777" w:rsidR="009124F5" w:rsidRDefault="009124F5">
          <w:pPr>
            <w:pStyle w:val="RdaliaLgende"/>
          </w:pPr>
        </w:p>
      </w:tc>
      <w:tc>
        <w:tcPr>
          <w:tcW w:w="3071" w:type="dxa"/>
          <w:tcBorders>
            <w:bottom w:val="single" w:sz="4" w:space="0" w:color="000000"/>
          </w:tcBorders>
          <w:tcMar>
            <w:top w:w="0" w:type="dxa"/>
            <w:left w:w="70" w:type="dxa"/>
            <w:bottom w:w="0" w:type="dxa"/>
            <w:right w:w="70" w:type="dxa"/>
          </w:tcMar>
        </w:tcPr>
        <w:p w14:paraId="2E3EBDB4" w14:textId="77777777" w:rsidR="009124F5" w:rsidRDefault="009124F5">
          <w:pPr>
            <w:pStyle w:val="RdaliaLgende"/>
            <w:jc w:val="right"/>
          </w:pPr>
          <w:r>
            <w:t>Procédure : 2026AC000005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312"/>
    <w:multiLevelType w:val="multilevel"/>
    <w:tmpl w:val="B4AC9918"/>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84748DE"/>
    <w:multiLevelType w:val="multilevel"/>
    <w:tmpl w:val="67B0242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CA05A7B"/>
    <w:multiLevelType w:val="multilevel"/>
    <w:tmpl w:val="F28EF552"/>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28C12B07"/>
    <w:multiLevelType w:val="multilevel"/>
    <w:tmpl w:val="CBFAC61E"/>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57F81A34"/>
    <w:multiLevelType w:val="multilevel"/>
    <w:tmpl w:val="EEE6B1B8"/>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66632853"/>
    <w:multiLevelType w:val="multilevel"/>
    <w:tmpl w:val="7916B87C"/>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0C5882"/>
    <w:multiLevelType w:val="multilevel"/>
    <w:tmpl w:val="8DA6A57A"/>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2F901D6"/>
    <w:multiLevelType w:val="multilevel"/>
    <w:tmpl w:val="5D1A26DE"/>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614362797">
    <w:abstractNumId w:val="1"/>
  </w:num>
  <w:num w:numId="2" w16cid:durableId="935282668">
    <w:abstractNumId w:val="7"/>
  </w:num>
  <w:num w:numId="3" w16cid:durableId="1606114908">
    <w:abstractNumId w:val="6"/>
  </w:num>
  <w:num w:numId="4" w16cid:durableId="1936479049">
    <w:abstractNumId w:val="3"/>
  </w:num>
  <w:num w:numId="5" w16cid:durableId="691761039">
    <w:abstractNumId w:val="4"/>
  </w:num>
  <w:num w:numId="6" w16cid:durableId="1233350343">
    <w:abstractNumId w:val="0"/>
  </w:num>
  <w:num w:numId="7" w16cid:durableId="1721856720">
    <w:abstractNumId w:val="2"/>
  </w:num>
  <w:num w:numId="8" w16cid:durableId="2049644162">
    <w:abstractNumId w:val="5"/>
  </w:num>
  <w:num w:numId="9" w16cid:durableId="22873191">
    <w:abstractNumId w:val="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E52AD"/>
    <w:rsid w:val="007E52AD"/>
    <w:rsid w:val="009124F5"/>
    <w:rsid w:val="00AA22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F5BE3"/>
  <w15:docId w15:val="{3A86764B-773E-46E7-902D-9B54A74D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lang/>
    </w:rPr>
  </w:style>
  <w:style w:type="character" w:customStyle="1" w:styleId="IndexLink">
    <w:name w:val="Index Link"/>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__RefHeading___Toc3646_1035068019" TargetMode="External"/><Relationship Id="rId18" Type="http://schemas.openxmlformats.org/officeDocument/2006/relationships/hyperlink" Target="#__RefHeading___Toc3656_103506801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__RefHeading___Toc3644_1035068019" TargetMode="External"/><Relationship Id="rId17" Type="http://schemas.openxmlformats.org/officeDocument/2006/relationships/hyperlink" Target="#__RefHeading___Toc3654_1035068019" TargetMode="External"/><Relationship Id="rId2" Type="http://schemas.openxmlformats.org/officeDocument/2006/relationships/styles" Target="styles.xml"/><Relationship Id="rId16" Type="http://schemas.openxmlformats.org/officeDocument/2006/relationships/hyperlink" Target="#__RefHeading___Toc3652_1035068019"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_RefHeading___Toc3642_1035068019" TargetMode="External"/><Relationship Id="rId5" Type="http://schemas.openxmlformats.org/officeDocument/2006/relationships/footnotes" Target="footnotes.xml"/><Relationship Id="rId15" Type="http://schemas.openxmlformats.org/officeDocument/2006/relationships/hyperlink" Target="#__RefHeading___Toc3650_1035068019" TargetMode="External"/><Relationship Id="rId10" Type="http://schemas.openxmlformats.org/officeDocument/2006/relationships/hyperlink" Target="#__RefHeading___Toc3640_1035068019"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__RefHeading___Toc3638_1035068019" TargetMode="External"/><Relationship Id="rId14" Type="http://schemas.openxmlformats.org/officeDocument/2006/relationships/hyperlink" Target="#__RefHeading___Toc3648_103506801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prev7002889613186766267.odt/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lia</Template>
  <TotalTime>6</TotalTime>
  <Pages>9</Pages>
  <Words>1601</Words>
  <Characters>8808</Characters>
  <Application>Microsoft Office Word</Application>
  <DocSecurity>0</DocSecurity>
  <Lines>73</Lines>
  <Paragraphs>20</Paragraphs>
  <ScaleCrop>false</ScaleCrop>
  <Company>ADEME</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LEMESLE Manon</cp:lastModifiedBy>
  <cp:revision>1</cp:revision>
  <dcterms:created xsi:type="dcterms:W3CDTF">2022-08-22T08:23:00Z</dcterms:created>
  <dcterms:modified xsi:type="dcterms:W3CDTF">2026-03-02T16:03:00Z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ies>
</file>